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43B" w:rsidRPr="00525D7E" w:rsidRDefault="00E304B3" w:rsidP="00911E6C">
      <w:pPr>
        <w:jc w:val="center"/>
        <w:rPr>
          <w:rFonts w:cs="Times New Roman"/>
          <w:b/>
        </w:rPr>
      </w:pPr>
      <w:r w:rsidRPr="00525D7E">
        <w:rPr>
          <w:rFonts w:cs="Times New Roman"/>
          <w:b/>
        </w:rPr>
        <w:t>АДМИНИСТРАЦИЯ ГИЛЕВСКОГО СЕЛЬСОВЕТА</w:t>
      </w:r>
    </w:p>
    <w:p w:rsidR="00A421EE" w:rsidRPr="00525D7E" w:rsidRDefault="00E304B3" w:rsidP="00911E6C">
      <w:pPr>
        <w:jc w:val="center"/>
        <w:rPr>
          <w:rFonts w:cs="Times New Roman"/>
          <w:b/>
        </w:rPr>
      </w:pPr>
      <w:r w:rsidRPr="00525D7E">
        <w:rPr>
          <w:rFonts w:cs="Times New Roman"/>
          <w:b/>
        </w:rPr>
        <w:t>ИСКИТИМСКОГО РАЙОНА НОВОСИБИРСКОЙ ОБЛАСТИ</w:t>
      </w:r>
    </w:p>
    <w:p w:rsidR="00A421EE" w:rsidRPr="00525D7E" w:rsidRDefault="00A421EE" w:rsidP="00B43C59">
      <w:pPr>
        <w:rPr>
          <w:rFonts w:cs="Times New Roman"/>
          <w:b/>
        </w:rPr>
      </w:pPr>
    </w:p>
    <w:p w:rsidR="00A421EE" w:rsidRPr="00525D7E" w:rsidRDefault="00A421EE" w:rsidP="00911E6C">
      <w:pPr>
        <w:jc w:val="center"/>
        <w:rPr>
          <w:rFonts w:cs="Times New Roman"/>
          <w:b/>
          <w:sz w:val="36"/>
          <w:szCs w:val="36"/>
        </w:rPr>
      </w:pPr>
      <w:proofErr w:type="gramStart"/>
      <w:r w:rsidRPr="00525D7E">
        <w:rPr>
          <w:rFonts w:cs="Times New Roman"/>
          <w:b/>
          <w:sz w:val="36"/>
          <w:szCs w:val="36"/>
        </w:rPr>
        <w:t>П</w:t>
      </w:r>
      <w:proofErr w:type="gramEnd"/>
      <w:r w:rsidRPr="00525D7E">
        <w:rPr>
          <w:rFonts w:cs="Times New Roman"/>
          <w:b/>
          <w:sz w:val="36"/>
          <w:szCs w:val="36"/>
        </w:rPr>
        <w:t xml:space="preserve"> О С Т А Н О В Л Е Н И Е</w:t>
      </w:r>
    </w:p>
    <w:p w:rsidR="00A421EE" w:rsidRPr="00525D7E" w:rsidRDefault="00A421EE" w:rsidP="00911E6C">
      <w:pPr>
        <w:jc w:val="center"/>
        <w:rPr>
          <w:rFonts w:cs="Times New Roman"/>
          <w:b/>
          <w:sz w:val="36"/>
          <w:szCs w:val="36"/>
        </w:rPr>
      </w:pPr>
    </w:p>
    <w:tbl>
      <w:tblPr>
        <w:tblStyle w:val="a3"/>
        <w:tblW w:w="0" w:type="auto"/>
        <w:tblInd w:w="3227" w:type="dxa"/>
        <w:tblLook w:val="04A0"/>
      </w:tblPr>
      <w:tblGrid>
        <w:gridCol w:w="1476"/>
        <w:gridCol w:w="567"/>
        <w:gridCol w:w="1276"/>
      </w:tblGrid>
      <w:tr w:rsidR="00911E6C" w:rsidRPr="00041B43" w:rsidTr="00B63D93"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91209E" w:rsidRPr="00041B43" w:rsidRDefault="00041B43" w:rsidP="00911E6C">
            <w:pPr>
              <w:jc w:val="center"/>
              <w:rPr>
                <w:rFonts w:cs="Times New Roman"/>
                <w:szCs w:val="28"/>
              </w:rPr>
            </w:pPr>
            <w:r w:rsidRPr="00041B43">
              <w:rPr>
                <w:rFonts w:cs="Times New Roman"/>
                <w:szCs w:val="28"/>
              </w:rPr>
              <w:t>03.06.2019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1209E" w:rsidRPr="00041B43" w:rsidRDefault="0091209E" w:rsidP="00911E6C">
            <w:pPr>
              <w:jc w:val="center"/>
              <w:rPr>
                <w:rFonts w:cs="Times New Roman"/>
                <w:szCs w:val="28"/>
              </w:rPr>
            </w:pPr>
            <w:r w:rsidRPr="00041B43">
              <w:rPr>
                <w:rFonts w:cs="Times New Roman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:rsidR="0091209E" w:rsidRPr="00041B43" w:rsidRDefault="00041B43" w:rsidP="00911E6C">
            <w:pPr>
              <w:jc w:val="center"/>
              <w:rPr>
                <w:rFonts w:cs="Times New Roman"/>
                <w:szCs w:val="28"/>
              </w:rPr>
            </w:pPr>
            <w:r w:rsidRPr="00041B43">
              <w:rPr>
                <w:rFonts w:cs="Times New Roman"/>
                <w:szCs w:val="28"/>
              </w:rPr>
              <w:t>31</w:t>
            </w:r>
          </w:p>
        </w:tc>
      </w:tr>
    </w:tbl>
    <w:p w:rsidR="00B63D93" w:rsidRPr="00525D7E" w:rsidRDefault="00B63D93" w:rsidP="00B43C59">
      <w:pPr>
        <w:jc w:val="center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 xml:space="preserve">с. </w:t>
      </w:r>
      <w:proofErr w:type="spellStart"/>
      <w:r w:rsidRPr="00525D7E">
        <w:rPr>
          <w:rFonts w:cs="Times New Roman"/>
          <w:sz w:val="24"/>
          <w:szCs w:val="24"/>
        </w:rPr>
        <w:t>Новолокти</w:t>
      </w:r>
      <w:bookmarkStart w:id="0" w:name="_GoBack"/>
      <w:bookmarkEnd w:id="0"/>
      <w:proofErr w:type="spellEnd"/>
    </w:p>
    <w:p w:rsidR="00B63D93" w:rsidRPr="00525D7E" w:rsidRDefault="00B63D93" w:rsidP="00911E6C">
      <w:pPr>
        <w:jc w:val="center"/>
        <w:rPr>
          <w:rFonts w:cs="Times New Roman"/>
          <w:sz w:val="24"/>
          <w:szCs w:val="24"/>
        </w:rPr>
      </w:pPr>
    </w:p>
    <w:p w:rsidR="00B63D93" w:rsidRPr="00525D7E" w:rsidRDefault="00A11DBB" w:rsidP="00911E6C">
      <w:pPr>
        <w:jc w:val="both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>Об</w:t>
      </w:r>
      <w:r w:rsidR="00163F79" w:rsidRPr="00525D7E">
        <w:rPr>
          <w:rFonts w:cs="Times New Roman"/>
          <w:sz w:val="24"/>
          <w:szCs w:val="24"/>
        </w:rPr>
        <w:t xml:space="preserve"> утверждении порядка создания мест (площадок) накопления твердых коммунальных отходов на территории Гилевского сельсовета Искитимского района Новосибирской области</w:t>
      </w:r>
    </w:p>
    <w:p w:rsidR="00A11DBB" w:rsidRPr="00525D7E" w:rsidRDefault="00A11DBB" w:rsidP="00911E6C">
      <w:pPr>
        <w:jc w:val="both"/>
        <w:rPr>
          <w:rFonts w:cs="Times New Roman"/>
          <w:sz w:val="24"/>
          <w:szCs w:val="24"/>
        </w:rPr>
      </w:pPr>
    </w:p>
    <w:p w:rsidR="00A11DBB" w:rsidRPr="00525D7E" w:rsidRDefault="00A6105C" w:rsidP="00911E6C">
      <w:pPr>
        <w:ind w:firstLine="567"/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 xml:space="preserve">Руководствуясь Федеральным законом от 24 июня 1998г. </w:t>
      </w:r>
      <w:proofErr w:type="gramStart"/>
      <w:r w:rsidRPr="00525D7E">
        <w:rPr>
          <w:rFonts w:cs="Times New Roman"/>
          <w:szCs w:val="28"/>
        </w:rPr>
        <w:t>Т 89-ФЗ «О</w:t>
      </w:r>
      <w:r w:rsidR="00270D9C" w:rsidRPr="00525D7E">
        <w:rPr>
          <w:rFonts w:cs="Times New Roman"/>
          <w:szCs w:val="28"/>
        </w:rPr>
        <w:t>б отходах производства и потреб</w:t>
      </w:r>
      <w:r w:rsidRPr="00525D7E">
        <w:rPr>
          <w:rFonts w:cs="Times New Roman"/>
          <w:szCs w:val="28"/>
        </w:rPr>
        <w:t>ления», Федеральным законом от 06.10.2003 № 131-</w:t>
      </w:r>
      <w:r w:rsidR="00643D1E" w:rsidRPr="00525D7E">
        <w:rPr>
          <w:rFonts w:cs="Times New Roman"/>
          <w:szCs w:val="28"/>
        </w:rPr>
        <w:t>ФЗ «Об общих принципах организации местного самоупра</w:t>
      </w:r>
      <w:r w:rsidR="00270D9C" w:rsidRPr="00525D7E">
        <w:rPr>
          <w:rFonts w:cs="Times New Roman"/>
          <w:szCs w:val="28"/>
        </w:rPr>
        <w:t>в</w:t>
      </w:r>
      <w:r w:rsidR="00643D1E" w:rsidRPr="00525D7E">
        <w:rPr>
          <w:rFonts w:cs="Times New Roman"/>
          <w:szCs w:val="28"/>
        </w:rPr>
        <w:t>ления</w:t>
      </w:r>
      <w:r w:rsidR="00270D9C" w:rsidRPr="00525D7E">
        <w:rPr>
          <w:rFonts w:cs="Times New Roman"/>
          <w:szCs w:val="28"/>
        </w:rPr>
        <w:t xml:space="preserve"> в Российской Федерации», пунктом 10  статьи</w:t>
      </w:r>
      <w:r w:rsidR="00900F71" w:rsidRPr="00525D7E">
        <w:rPr>
          <w:rFonts w:cs="Times New Roman"/>
          <w:szCs w:val="28"/>
        </w:rPr>
        <w:t xml:space="preserve"> 14 Жилищного кодекса Российской Федерации, постановлением Правительства Российской Федерации от 31 августа 2018г. № 1039 «Об утверждении правил благоустройства мест (площадок) накопления твердых коммунальных отходов и ведения их реестра»</w:t>
      </w:r>
      <w:r w:rsidR="00A11DBB" w:rsidRPr="00525D7E">
        <w:rPr>
          <w:rFonts w:cs="Times New Roman"/>
          <w:szCs w:val="28"/>
        </w:rPr>
        <w:t>, администрация Гилевского сельсовета</w:t>
      </w:r>
      <w:proofErr w:type="gramEnd"/>
    </w:p>
    <w:p w:rsidR="00A11DBB" w:rsidRPr="00525D7E" w:rsidRDefault="00A11DBB" w:rsidP="00911E6C">
      <w:pPr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>ПОСТАНОВЛЯЕТ:</w:t>
      </w:r>
    </w:p>
    <w:p w:rsidR="00A7314C" w:rsidRPr="00525D7E" w:rsidRDefault="00DB050D" w:rsidP="00911E6C">
      <w:pPr>
        <w:pStyle w:val="a4"/>
        <w:numPr>
          <w:ilvl w:val="0"/>
          <w:numId w:val="1"/>
        </w:numPr>
        <w:ind w:left="0" w:firstLine="567"/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>Утвердить порядок создания мест (площадок) накопления  твердых коммунальных отходов на территории Гилевского сельсовета Искитимского района Новосибирской области</w:t>
      </w:r>
      <w:r w:rsidR="00A7314C" w:rsidRPr="00525D7E">
        <w:rPr>
          <w:rFonts w:cs="Times New Roman"/>
          <w:szCs w:val="28"/>
        </w:rPr>
        <w:t xml:space="preserve"> (приложение).</w:t>
      </w:r>
    </w:p>
    <w:p w:rsidR="00A7314C" w:rsidRPr="00525D7E" w:rsidRDefault="00A7314C" w:rsidP="00911E6C">
      <w:pPr>
        <w:pStyle w:val="a4"/>
        <w:numPr>
          <w:ilvl w:val="0"/>
          <w:numId w:val="1"/>
        </w:numPr>
        <w:ind w:left="0" w:firstLine="567"/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>Утвердить состав комиссии администрации Гилевского сельсовета Искитимского района Новосибирской области по принятию решений о создании мест (площадок) на</w:t>
      </w:r>
      <w:r w:rsidR="00EF2B11" w:rsidRPr="00525D7E">
        <w:rPr>
          <w:rFonts w:cs="Times New Roman"/>
          <w:szCs w:val="28"/>
        </w:rPr>
        <w:t>копления твердых коммунальных от</w:t>
      </w:r>
      <w:r w:rsidRPr="00525D7E">
        <w:rPr>
          <w:rFonts w:cs="Times New Roman"/>
          <w:szCs w:val="28"/>
        </w:rPr>
        <w:t>ходов и включения их в реестр (приложение).</w:t>
      </w:r>
    </w:p>
    <w:p w:rsidR="00EF2B11" w:rsidRPr="00525D7E" w:rsidRDefault="00EF2B11" w:rsidP="00911E6C">
      <w:pPr>
        <w:pStyle w:val="a4"/>
        <w:numPr>
          <w:ilvl w:val="0"/>
          <w:numId w:val="1"/>
        </w:numPr>
        <w:ind w:left="0" w:firstLine="567"/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>Утвердить положение о комиссии администрации Гилевского сельсовета Искитимского района Новосибирской области по принятию решений о создании мест (площадок) накопления твердых коммунальных отходов и включения их в реестр (приложение).</w:t>
      </w:r>
    </w:p>
    <w:p w:rsidR="00EF2B11" w:rsidRPr="00525D7E" w:rsidRDefault="00FC319A" w:rsidP="00911E6C">
      <w:pPr>
        <w:pStyle w:val="a4"/>
        <w:numPr>
          <w:ilvl w:val="0"/>
          <w:numId w:val="1"/>
        </w:numPr>
        <w:ind w:left="0" w:firstLine="567"/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 xml:space="preserve">Утвердить форму реестра мест (площадок) накопления твердых коммунальных отходов </w:t>
      </w:r>
      <w:r w:rsidR="00AB422A" w:rsidRPr="00525D7E">
        <w:rPr>
          <w:rFonts w:cs="Times New Roman"/>
          <w:szCs w:val="28"/>
        </w:rPr>
        <w:t xml:space="preserve">на территории </w:t>
      </w:r>
      <w:r w:rsidRPr="00525D7E">
        <w:rPr>
          <w:rFonts w:cs="Times New Roman"/>
          <w:szCs w:val="28"/>
        </w:rPr>
        <w:t>администрации Гилевского сельсовета Искитимско</w:t>
      </w:r>
      <w:r w:rsidR="00AB422A" w:rsidRPr="00525D7E">
        <w:rPr>
          <w:rFonts w:cs="Times New Roman"/>
          <w:szCs w:val="28"/>
        </w:rPr>
        <w:t>го района Новосибирской области.</w:t>
      </w:r>
    </w:p>
    <w:p w:rsidR="00A11DBB" w:rsidRPr="00525D7E" w:rsidRDefault="001579C5" w:rsidP="00911E6C">
      <w:pPr>
        <w:pStyle w:val="a4"/>
        <w:numPr>
          <w:ilvl w:val="0"/>
          <w:numId w:val="1"/>
        </w:numPr>
        <w:ind w:left="0" w:firstLine="567"/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 xml:space="preserve">Обнародовать постановление на информационном стенде в администрации Гилевского сельсовета и на официальном сайте </w:t>
      </w:r>
      <w:r w:rsidR="00B56479" w:rsidRPr="00525D7E">
        <w:rPr>
          <w:rFonts w:cs="Times New Roman"/>
          <w:szCs w:val="28"/>
        </w:rPr>
        <w:t xml:space="preserve">Гилевского сельсовета </w:t>
      </w:r>
      <w:r w:rsidRPr="00525D7E">
        <w:rPr>
          <w:rFonts w:cs="Times New Roman"/>
          <w:szCs w:val="28"/>
        </w:rPr>
        <w:t>в сети «Интернет».</w:t>
      </w:r>
    </w:p>
    <w:tbl>
      <w:tblPr>
        <w:tblStyle w:val="a3"/>
        <w:tblpPr w:leftFromText="180" w:rightFromText="180" w:vertAnchor="text" w:horzAnchor="margin" w:tblpY="88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4111"/>
        <w:gridCol w:w="1948"/>
      </w:tblGrid>
      <w:tr w:rsidR="00911E6C" w:rsidRPr="00525D7E" w:rsidTr="00B43C59">
        <w:tc>
          <w:tcPr>
            <w:tcW w:w="3794" w:type="dxa"/>
          </w:tcPr>
          <w:p w:rsidR="00F35EEC" w:rsidRPr="00B43C59" w:rsidRDefault="00F35EEC" w:rsidP="00911E6C">
            <w:pPr>
              <w:pStyle w:val="a4"/>
              <w:ind w:left="0"/>
              <w:jc w:val="both"/>
              <w:rPr>
                <w:rFonts w:cs="Times New Roman"/>
                <w:szCs w:val="28"/>
              </w:rPr>
            </w:pPr>
            <w:r w:rsidRPr="00B43C59">
              <w:rPr>
                <w:rFonts w:cs="Times New Roman"/>
                <w:szCs w:val="28"/>
              </w:rPr>
              <w:t>Глава Гилевского сельсовета Искитимского района Новосибирской области</w:t>
            </w:r>
          </w:p>
        </w:tc>
        <w:tc>
          <w:tcPr>
            <w:tcW w:w="4111" w:type="dxa"/>
          </w:tcPr>
          <w:p w:rsidR="00F35EEC" w:rsidRPr="00525D7E" w:rsidRDefault="00373A4E" w:rsidP="00911E6C">
            <w:pPr>
              <w:pStyle w:val="a4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047619" cy="132381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619" cy="1323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8" w:type="dxa"/>
          </w:tcPr>
          <w:p w:rsidR="00F35EEC" w:rsidRPr="00525D7E" w:rsidRDefault="00F35EEC" w:rsidP="00911E6C">
            <w:pPr>
              <w:pStyle w:val="a4"/>
              <w:ind w:left="0"/>
              <w:jc w:val="right"/>
              <w:rPr>
                <w:rFonts w:cs="Times New Roman"/>
                <w:sz w:val="24"/>
                <w:szCs w:val="24"/>
              </w:rPr>
            </w:pPr>
          </w:p>
          <w:p w:rsidR="00F35EEC" w:rsidRPr="00525D7E" w:rsidRDefault="00F35EEC" w:rsidP="00911E6C">
            <w:pPr>
              <w:pStyle w:val="a4"/>
              <w:ind w:left="0"/>
              <w:jc w:val="right"/>
              <w:rPr>
                <w:rFonts w:cs="Times New Roman"/>
                <w:sz w:val="24"/>
                <w:szCs w:val="24"/>
              </w:rPr>
            </w:pPr>
          </w:p>
          <w:p w:rsidR="00F35EEC" w:rsidRPr="00B43C59" w:rsidRDefault="00F35EEC" w:rsidP="00911E6C">
            <w:pPr>
              <w:pStyle w:val="a4"/>
              <w:ind w:left="0"/>
              <w:jc w:val="right"/>
              <w:rPr>
                <w:rFonts w:cs="Times New Roman"/>
                <w:szCs w:val="28"/>
              </w:rPr>
            </w:pPr>
            <w:r w:rsidRPr="00B43C59">
              <w:rPr>
                <w:rFonts w:cs="Times New Roman"/>
                <w:szCs w:val="28"/>
              </w:rPr>
              <w:t>Ю.К. Моисеев</w:t>
            </w:r>
          </w:p>
        </w:tc>
      </w:tr>
    </w:tbl>
    <w:p w:rsidR="00855AD3" w:rsidRDefault="004B74FD" w:rsidP="00855AD3">
      <w:pPr>
        <w:pStyle w:val="a4"/>
        <w:numPr>
          <w:ilvl w:val="0"/>
          <w:numId w:val="1"/>
        </w:numPr>
        <w:jc w:val="both"/>
        <w:rPr>
          <w:rFonts w:cs="Times New Roman"/>
          <w:szCs w:val="28"/>
        </w:rPr>
      </w:pPr>
      <w:proofErr w:type="gramStart"/>
      <w:r w:rsidRPr="00855AD3">
        <w:rPr>
          <w:rFonts w:cs="Times New Roman"/>
          <w:szCs w:val="28"/>
        </w:rPr>
        <w:t>Контроль за</w:t>
      </w:r>
      <w:proofErr w:type="gramEnd"/>
      <w:r w:rsidRPr="00855AD3">
        <w:rPr>
          <w:rFonts w:cs="Times New Roman"/>
          <w:szCs w:val="28"/>
        </w:rPr>
        <w:t xml:space="preserve"> исполнением постановления возлагаю на себя</w:t>
      </w:r>
    </w:p>
    <w:p w:rsidR="00855AD3" w:rsidRDefault="00855AD3" w:rsidP="00373A4E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B43C59" w:rsidRDefault="00B43C59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B43C59" w:rsidRDefault="00B43C59" w:rsidP="00B43C59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B43C59" w:rsidRDefault="00B43C59" w:rsidP="00B43C59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B43C59" w:rsidRPr="00525D7E" w:rsidRDefault="00B43C59" w:rsidP="00B43C59">
      <w:pPr>
        <w:pStyle w:val="a4"/>
        <w:ind w:left="0"/>
        <w:jc w:val="right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lastRenderedPageBreak/>
        <w:t>УТВЕРЖДЕН</w:t>
      </w:r>
    </w:p>
    <w:p w:rsidR="008A77AB" w:rsidRPr="00525D7E" w:rsidRDefault="008A77AB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>Постановлением администрации</w:t>
      </w:r>
    </w:p>
    <w:p w:rsidR="008A77AB" w:rsidRPr="00525D7E" w:rsidRDefault="008A77AB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 xml:space="preserve"> Гилевского сельсовета </w:t>
      </w:r>
    </w:p>
    <w:p w:rsidR="008A77AB" w:rsidRPr="00525D7E" w:rsidRDefault="008A77AB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 xml:space="preserve">Искитимского района </w:t>
      </w:r>
    </w:p>
    <w:p w:rsidR="00041B43" w:rsidRDefault="008A77AB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>Новосибирской области</w:t>
      </w:r>
    </w:p>
    <w:p w:rsidR="00F20367" w:rsidRPr="00525D7E" w:rsidRDefault="00F20367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  <w:r w:rsidRPr="00525D7E">
        <w:rPr>
          <w:rFonts w:cs="Times New Roman"/>
          <w:sz w:val="24"/>
          <w:szCs w:val="24"/>
        </w:rPr>
        <w:t>№</w:t>
      </w:r>
      <w:r w:rsidR="00041B43" w:rsidRPr="00855AD3">
        <w:rPr>
          <w:rFonts w:cs="Times New Roman"/>
          <w:sz w:val="24"/>
          <w:szCs w:val="24"/>
          <w:u w:val="single"/>
        </w:rPr>
        <w:t>31</w:t>
      </w:r>
      <w:r w:rsidRPr="00525D7E">
        <w:rPr>
          <w:rFonts w:cs="Times New Roman"/>
          <w:sz w:val="24"/>
          <w:szCs w:val="24"/>
        </w:rPr>
        <w:t xml:space="preserve">от </w:t>
      </w:r>
      <w:r w:rsidR="00041B43" w:rsidRPr="00855AD3">
        <w:rPr>
          <w:rFonts w:cs="Times New Roman"/>
          <w:sz w:val="24"/>
          <w:szCs w:val="24"/>
          <w:u w:val="single"/>
        </w:rPr>
        <w:t>03.06.2019</w:t>
      </w:r>
    </w:p>
    <w:p w:rsidR="001F6ADA" w:rsidRPr="00525D7E" w:rsidRDefault="001F6ADA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1F6ADA" w:rsidRPr="00525D7E" w:rsidRDefault="001F6ADA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1F6ADA" w:rsidRPr="00525D7E" w:rsidRDefault="001F6ADA" w:rsidP="00911E6C">
      <w:pPr>
        <w:pStyle w:val="a4"/>
        <w:ind w:left="0"/>
        <w:jc w:val="right"/>
        <w:rPr>
          <w:rFonts w:cs="Times New Roman"/>
          <w:sz w:val="24"/>
          <w:szCs w:val="24"/>
        </w:rPr>
      </w:pPr>
    </w:p>
    <w:p w:rsidR="001D55B4" w:rsidRPr="00525D7E" w:rsidRDefault="001D55B4" w:rsidP="00911E6C">
      <w:pPr>
        <w:pStyle w:val="a4"/>
        <w:jc w:val="center"/>
        <w:rPr>
          <w:rFonts w:cs="Times New Roman"/>
          <w:b/>
          <w:szCs w:val="28"/>
        </w:rPr>
      </w:pPr>
      <w:r w:rsidRPr="00525D7E">
        <w:rPr>
          <w:rFonts w:cs="Times New Roman"/>
          <w:b/>
          <w:szCs w:val="28"/>
        </w:rPr>
        <w:t>Порядок создания мест (площадок) накопления твердых коммунальных отходов на территории Гилевского сельсовета Искитимского района Новосибирской области</w:t>
      </w:r>
    </w:p>
    <w:p w:rsidR="001F6ADA" w:rsidRPr="00525D7E" w:rsidRDefault="001F6ADA" w:rsidP="00911E6C">
      <w:pPr>
        <w:pStyle w:val="a4"/>
        <w:ind w:left="0"/>
        <w:jc w:val="center"/>
        <w:rPr>
          <w:rFonts w:cs="Times New Roman"/>
          <w:szCs w:val="28"/>
        </w:rPr>
      </w:pPr>
    </w:p>
    <w:p w:rsidR="001D55B4" w:rsidRPr="00525D7E" w:rsidRDefault="001D55B4" w:rsidP="00911E6C">
      <w:pPr>
        <w:pStyle w:val="a4"/>
        <w:numPr>
          <w:ilvl w:val="0"/>
          <w:numId w:val="3"/>
        </w:numPr>
        <w:jc w:val="both"/>
        <w:rPr>
          <w:rFonts w:cs="Times New Roman"/>
          <w:szCs w:val="28"/>
        </w:rPr>
      </w:pPr>
      <w:r w:rsidRPr="00525D7E">
        <w:rPr>
          <w:rFonts w:cs="Times New Roman"/>
          <w:szCs w:val="28"/>
        </w:rPr>
        <w:t>Общие положения</w:t>
      </w:r>
    </w:p>
    <w:p w:rsidR="00D226A9" w:rsidRPr="00525D7E" w:rsidRDefault="00D226A9" w:rsidP="00911E6C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525D7E">
        <w:rPr>
          <w:spacing w:val="2"/>
          <w:sz w:val="28"/>
          <w:szCs w:val="28"/>
        </w:rPr>
        <w:t xml:space="preserve">1.1. Настоящий Порядок создания мест (площадок) накопления твердых коммунальных отходов на территории </w:t>
      </w:r>
      <w:r w:rsidR="008E296F" w:rsidRPr="00525D7E">
        <w:rPr>
          <w:spacing w:val="2"/>
          <w:sz w:val="28"/>
          <w:szCs w:val="28"/>
        </w:rPr>
        <w:t>Гилевского сельсовета Искитимского района Новосибирской области</w:t>
      </w:r>
      <w:r w:rsidRPr="00525D7E">
        <w:rPr>
          <w:spacing w:val="2"/>
          <w:sz w:val="28"/>
          <w:szCs w:val="28"/>
        </w:rPr>
        <w:t xml:space="preserve"> (далее Порядок) устанавливает процедуру создания мест (площадок) накопления твердых коммунальных отходов, в том числе </w:t>
      </w:r>
      <w:proofErr w:type="gramStart"/>
      <w:r w:rsidRPr="00525D7E">
        <w:rPr>
          <w:spacing w:val="2"/>
          <w:sz w:val="28"/>
          <w:szCs w:val="28"/>
        </w:rPr>
        <w:t>крупно-габаритных</w:t>
      </w:r>
      <w:proofErr w:type="gramEnd"/>
      <w:r w:rsidRPr="00525D7E">
        <w:rPr>
          <w:spacing w:val="2"/>
          <w:sz w:val="28"/>
          <w:szCs w:val="28"/>
        </w:rPr>
        <w:t xml:space="preserve"> отходов (далее - ТКО) </w:t>
      </w:r>
      <w:r w:rsidR="00714523" w:rsidRPr="00525D7E">
        <w:rPr>
          <w:spacing w:val="2"/>
          <w:sz w:val="28"/>
          <w:szCs w:val="28"/>
        </w:rPr>
        <w:t>на территории Гилевского сельсовета Искитимского района Новосибирской области</w:t>
      </w:r>
      <w:r w:rsidRPr="00525D7E">
        <w:rPr>
          <w:spacing w:val="2"/>
          <w:sz w:val="28"/>
          <w:szCs w:val="28"/>
        </w:rPr>
        <w:t>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1.2. Места (площадки) накопления твердых коммунальных отходов создаются органом местного самоуправления,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1.3. Решение о создании мест (площадок) накопления твердых коммунальных отходов </w:t>
      </w:r>
      <w:r w:rsidR="00714523" w:rsidRPr="00525D7E">
        <w:rPr>
          <w:rFonts w:cs="Times New Roman"/>
          <w:spacing w:val="2"/>
          <w:szCs w:val="28"/>
        </w:rPr>
        <w:t xml:space="preserve">на территории Гилевского сельсовета Искитимского района Новосибирской области 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принимается Комиссией администрации </w:t>
      </w:r>
      <w:r w:rsidR="008E4551" w:rsidRPr="00525D7E">
        <w:rPr>
          <w:rFonts w:cs="Times New Roman"/>
          <w:spacing w:val="2"/>
          <w:szCs w:val="28"/>
        </w:rPr>
        <w:t xml:space="preserve">Гилевского сельсовета Искитимского района Новосибирской области </w:t>
      </w:r>
      <w:r w:rsidR="008E4551" w:rsidRPr="00525D7E">
        <w:rPr>
          <w:rFonts w:eastAsia="Times New Roman" w:cs="Times New Roman"/>
          <w:spacing w:val="2"/>
          <w:kern w:val="0"/>
          <w:szCs w:val="28"/>
          <w:lang w:eastAsia="ru-RU"/>
        </w:rPr>
        <w:t>в составе, утвержденном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постановлением администрации </w:t>
      </w:r>
      <w:r w:rsidR="008E4551" w:rsidRPr="00525D7E">
        <w:rPr>
          <w:rFonts w:cs="Times New Roman"/>
          <w:spacing w:val="2"/>
          <w:szCs w:val="28"/>
        </w:rPr>
        <w:t xml:space="preserve">Гилевского сельсовета Искитимского района Новосибирской области 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(далее Комиссия).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1.4. В случаях, когда в соответствии с законодательством Российской Федерации обязанность по созданию места (площадки) накопления твердых коммунальных отходов лежит на других лицах, такие лица согласовывают создание места (площадки) накопления твердых ком</w:t>
      </w:r>
      <w:r w:rsidR="007B5CF6" w:rsidRPr="00525D7E">
        <w:rPr>
          <w:rFonts w:eastAsia="Times New Roman" w:cs="Times New Roman"/>
          <w:spacing w:val="2"/>
          <w:kern w:val="0"/>
          <w:szCs w:val="28"/>
          <w:lang w:eastAsia="ru-RU"/>
        </w:rPr>
        <w:t>мунальных отходов с Комиссией.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2. Требования к определению мест (площадок) накопления твердых коммунальных отходов.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2.1. Место (площадка) накопления ТКО определяется в соответствии с действующим законодательством Российской Федерации, санитарными нормами и правилами, и визуальным осмотром Комиссией места планируемой установки.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2.2. Место (площадка) накопления ТКО определяется на земельном участке с учетом возможности подъезда спецтехники, осуществляющей сбор и вывоз ТКО, с учетом требований, предусмотренных СанПиН </w:t>
      </w:r>
      <w:hyperlink r:id="rId6" w:history="1">
        <w:r w:rsidRPr="00D226A9">
          <w:rPr>
            <w:rFonts w:eastAsia="Times New Roman" w:cs="Times New Roman"/>
            <w:spacing w:val="2"/>
            <w:kern w:val="0"/>
            <w:szCs w:val="28"/>
            <w:lang w:eastAsia="ru-RU"/>
          </w:rPr>
          <w:t>2.1.2.2645-10</w:t>
        </w:r>
      </w:hyperlink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 «Санитарно-эпидемиологические требования к условиям проживания в жилых зданиях и помещениях. Санитарно-эпидемиологические правила и нормативы», «СанПиН 42-128-4690-88. Санитарные правила содержания территорий населенных мест» и Правилами благоустройства территории муниципального образования </w:t>
      </w:r>
      <w:r w:rsidR="009B6984" w:rsidRPr="00525D7E">
        <w:rPr>
          <w:rFonts w:cs="Times New Roman"/>
          <w:spacing w:val="2"/>
          <w:szCs w:val="28"/>
        </w:rPr>
        <w:t xml:space="preserve">Гилевского сельсовета Искитимского района </w:t>
      </w:r>
      <w:r w:rsidR="009B6984" w:rsidRPr="00525D7E">
        <w:rPr>
          <w:rFonts w:cs="Times New Roman"/>
          <w:spacing w:val="2"/>
          <w:szCs w:val="28"/>
        </w:rPr>
        <w:lastRenderedPageBreak/>
        <w:t xml:space="preserve">Новосибирской области </w:t>
      </w:r>
      <w:proofErr w:type="gramStart"/>
      <w:r w:rsidR="009B6984" w:rsidRPr="00525D7E">
        <w:rPr>
          <w:rFonts w:cs="Times New Roman"/>
          <w:spacing w:val="2"/>
          <w:szCs w:val="28"/>
        </w:rPr>
        <w:t>согласно</w:t>
      </w:r>
      <w:proofErr w:type="gramEnd"/>
      <w:r w:rsidR="009B6984" w:rsidRPr="00525D7E">
        <w:rPr>
          <w:rFonts w:cs="Times New Roman"/>
          <w:spacing w:val="2"/>
          <w:szCs w:val="28"/>
        </w:rPr>
        <w:t xml:space="preserve"> Федерального закона от 24.06.1998 № 89-ФЗ «Об отходах производства и потребления».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2.3. Запрещается самовольное, без согласования с администрацией </w:t>
      </w:r>
      <w:r w:rsidR="00EE12DC" w:rsidRPr="00525D7E">
        <w:rPr>
          <w:rFonts w:cs="Times New Roman"/>
          <w:spacing w:val="2"/>
          <w:szCs w:val="28"/>
        </w:rPr>
        <w:t>Гилевского сельсовета Искитимского района Новосибирской области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, размещение мест (площадок) накопления ТКО.</w:t>
      </w:r>
    </w:p>
    <w:p w:rsidR="00911E6C" w:rsidRPr="00525D7E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2.4. Допускается временная установка контейнеров для сбора строительных отходов вблизи мест производства аварийных, ремонтных работ и работ по уборке территорий после проведения данных работ на срок проведения работ, согласованный с администрацией </w:t>
      </w:r>
      <w:r w:rsidR="00EE12DC" w:rsidRPr="00525D7E">
        <w:rPr>
          <w:rFonts w:cs="Times New Roman"/>
          <w:spacing w:val="2"/>
          <w:szCs w:val="28"/>
        </w:rPr>
        <w:t>Гилевского сельсовета Искитимского района Новосибирской области</w:t>
      </w:r>
      <w:r w:rsidR="00911E6C" w:rsidRPr="00525D7E">
        <w:rPr>
          <w:rFonts w:eastAsia="Times New Roman" w:cs="Times New Roman"/>
          <w:spacing w:val="2"/>
          <w:kern w:val="0"/>
          <w:szCs w:val="28"/>
          <w:lang w:eastAsia="ru-RU"/>
        </w:rPr>
        <w:t>.</w:t>
      </w:r>
    </w:p>
    <w:p w:rsidR="00911E6C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При проведении культурно-массовых мероприятий, места и сроки временной установки контейнеров для сбора мусора должны быть согласованы с собственниками, пользователями территорий, на которых </w:t>
      </w:r>
      <w:r w:rsidR="00911E6C" w:rsidRPr="00525D7E">
        <w:rPr>
          <w:rFonts w:eastAsia="Times New Roman" w:cs="Times New Roman"/>
          <w:spacing w:val="2"/>
          <w:kern w:val="0"/>
          <w:szCs w:val="28"/>
          <w:lang w:eastAsia="ru-RU"/>
        </w:rPr>
        <w:t>проводятся данные мероприятия.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outlineLvl w:val="2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 Процедура согласования, создания мест (площадок) накопления твердых коммунальных отходов.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3.1. Для согласования, создания места (площадки) накопления ТКО и включения их в реестр уполномоченный орган администрации </w:t>
      </w:r>
      <w:r w:rsidR="008049C1" w:rsidRPr="00525D7E">
        <w:rPr>
          <w:rFonts w:cs="Times New Roman"/>
          <w:spacing w:val="2"/>
          <w:szCs w:val="28"/>
        </w:rPr>
        <w:t>Гилевского сельсовета Искитимского района Новосибирской области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, физическое лицо, юридическое лицо, индивидуальный предприниматель (далее - Заявитель) подает в Комиссию письменную заявку, по форме согласно приложению N 1 к настоящему Порядку.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3.2. Прием заявок осуществляется по адресу: </w:t>
      </w:r>
      <w:r w:rsidR="00E856BE" w:rsidRPr="00525D7E">
        <w:rPr>
          <w:rFonts w:eastAsia="Times New Roman" w:cs="Times New Roman"/>
          <w:spacing w:val="2"/>
          <w:kern w:val="0"/>
          <w:szCs w:val="28"/>
          <w:lang w:eastAsia="ru-RU"/>
        </w:rPr>
        <w:t>633241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, </w:t>
      </w:r>
      <w:r w:rsidR="00E856BE" w:rsidRPr="00525D7E">
        <w:rPr>
          <w:rFonts w:eastAsia="Times New Roman" w:cs="Times New Roman"/>
          <w:spacing w:val="2"/>
          <w:kern w:val="0"/>
          <w:szCs w:val="28"/>
          <w:lang w:eastAsia="ru-RU"/>
        </w:rPr>
        <w:t>с. Новолокти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, </w:t>
      </w:r>
      <w:r w:rsidR="00E856BE" w:rsidRPr="00525D7E">
        <w:rPr>
          <w:rFonts w:eastAsia="Times New Roman" w:cs="Times New Roman"/>
          <w:spacing w:val="2"/>
          <w:kern w:val="0"/>
          <w:szCs w:val="28"/>
          <w:lang w:eastAsia="ru-RU"/>
        </w:rPr>
        <w:t>ул. Советская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, </w:t>
      </w:r>
      <w:r w:rsidR="00E856BE" w:rsidRPr="00525D7E">
        <w:rPr>
          <w:rFonts w:eastAsia="Times New Roman" w:cs="Times New Roman"/>
          <w:spacing w:val="2"/>
          <w:kern w:val="0"/>
          <w:szCs w:val="28"/>
          <w:lang w:eastAsia="ru-RU"/>
        </w:rPr>
        <w:t>5/5</w:t>
      </w:r>
      <w:r w:rsidR="00641CC3" w:rsidRPr="00525D7E">
        <w:rPr>
          <w:rFonts w:eastAsia="Times New Roman" w:cs="Times New Roman"/>
          <w:spacing w:val="2"/>
          <w:kern w:val="0"/>
          <w:szCs w:val="28"/>
          <w:lang w:eastAsia="ru-RU"/>
        </w:rPr>
        <w:t>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3.3. Рассмотрение заявки, принятие решения о создании места (площадки) накопления ТКО осуществляется Комиссией, в срок не позднее 10 календарных дней со дня ее поступления.</w:t>
      </w:r>
    </w:p>
    <w:p w:rsidR="00911E6C" w:rsidRPr="00525D7E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3.4. 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ТКО, Комиссия не позднее 3-х календарных дней вправе запросить позицию (далее - з</w:t>
      </w:r>
      <w:r w:rsidR="00E33936" w:rsidRPr="00525D7E">
        <w:rPr>
          <w:rFonts w:eastAsia="Times New Roman" w:cs="Times New Roman"/>
          <w:spacing w:val="2"/>
          <w:kern w:val="0"/>
          <w:szCs w:val="28"/>
          <w:lang w:eastAsia="ru-RU"/>
        </w:rPr>
        <w:t>апрос) Территориального отдела у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правления </w:t>
      </w:r>
      <w:proofErr w:type="spellStart"/>
      <w:r w:rsidR="004B61C0" w:rsidRPr="00525D7E">
        <w:rPr>
          <w:rFonts w:eastAsia="Times New Roman" w:cs="Times New Roman"/>
          <w:spacing w:val="2"/>
          <w:kern w:val="0"/>
          <w:szCs w:val="28"/>
          <w:lang w:eastAsia="ru-RU"/>
        </w:rPr>
        <w:t>Роспотребнадзора</w:t>
      </w:r>
      <w:proofErr w:type="spellEnd"/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по </w:t>
      </w:r>
      <w:r w:rsidR="004B61C0" w:rsidRPr="00525D7E">
        <w:rPr>
          <w:rFonts w:eastAsia="Times New Roman" w:cs="Times New Roman"/>
          <w:spacing w:val="2"/>
          <w:kern w:val="0"/>
          <w:szCs w:val="28"/>
          <w:lang w:eastAsia="ru-RU"/>
        </w:rPr>
        <w:t xml:space="preserve">Новосибирской области в </w:t>
      </w:r>
      <w:proofErr w:type="spellStart"/>
      <w:r w:rsidR="004B61C0" w:rsidRPr="00525D7E">
        <w:rPr>
          <w:rFonts w:eastAsia="Times New Roman" w:cs="Times New Roman"/>
          <w:spacing w:val="2"/>
          <w:kern w:val="0"/>
          <w:szCs w:val="28"/>
          <w:lang w:eastAsia="ru-RU"/>
        </w:rPr>
        <w:t>Искитимском</w:t>
      </w:r>
      <w:proofErr w:type="spellEnd"/>
      <w:r w:rsidR="004B61C0" w:rsidRPr="00525D7E">
        <w:rPr>
          <w:rFonts w:eastAsia="Times New Roman" w:cs="Times New Roman"/>
          <w:spacing w:val="2"/>
          <w:kern w:val="0"/>
          <w:szCs w:val="28"/>
          <w:lang w:eastAsia="ru-RU"/>
        </w:rPr>
        <w:t xml:space="preserve"> районе</w:t>
      </w:r>
      <w:r w:rsidR="00911E6C" w:rsidRPr="00525D7E">
        <w:rPr>
          <w:rFonts w:eastAsia="Times New Roman" w:cs="Times New Roman"/>
          <w:spacing w:val="2"/>
          <w:kern w:val="0"/>
          <w:szCs w:val="28"/>
          <w:lang w:eastAsia="ru-RU"/>
        </w:rPr>
        <w:t>(далее - надзорный орган).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В случае направления запроса срок рассмотрения заявки может быть увеличен по решению Комиссии до 20-ти календарных дней, при этом заявителю не позднее 3-х календарных дней со дня принятия такого решения Комиссией направляется соответствующее уведомление.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3.5. По результатам рассмотрения заявки Комиссия принимает решение о создании места (площадки) накопления ТКО.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3.6. В случае согласования, создания места (площадки) накопления ТКО, Комиссией составляется акт о создании места (площадки) накопления ТКО, в соответствии с приложением N 2 к настоящему Порядку.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3.7. Акт о создании места (площадки) накопления ТКО утверждается и подписывается председателем Комиссии, и в течение 10-ти рабочих дней секретарем Комиссии направляется заявителю</w:t>
      </w:r>
      <w:r w:rsidR="00BF566A" w:rsidRPr="00525D7E">
        <w:rPr>
          <w:rFonts w:eastAsia="Times New Roman" w:cs="Times New Roman"/>
          <w:spacing w:val="2"/>
          <w:kern w:val="0"/>
          <w:szCs w:val="28"/>
          <w:lang w:eastAsia="ru-RU"/>
        </w:rPr>
        <w:t>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lastRenderedPageBreak/>
        <w:t xml:space="preserve">3.8. Утвержденный акт является основанием для включения места (площадки) накопления ТКО в реестр мест (площадок) накопления твердых коммунальных отходов </w:t>
      </w:r>
      <w:r w:rsidR="00BF566A" w:rsidRPr="00525D7E">
        <w:rPr>
          <w:rFonts w:cs="Times New Roman"/>
          <w:spacing w:val="2"/>
          <w:szCs w:val="28"/>
        </w:rPr>
        <w:t xml:space="preserve">на территории Гилевского сельсовета Искитимского района Новосибирской области 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(далее-реестр) и размещения контейнерной площадки или отдельно стоящих контейнеров на определенном месте (площадке) накопления ТКО.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3.9. В течение 5 рабочих дней со дня принятия решения о создании места (площадки) накопления ТКО, указанные сведения </w:t>
      </w:r>
      <w:r w:rsidR="00A514FA" w:rsidRPr="00525D7E">
        <w:rPr>
          <w:rFonts w:eastAsia="Times New Roman" w:cs="Times New Roman"/>
          <w:spacing w:val="2"/>
          <w:kern w:val="0"/>
          <w:szCs w:val="28"/>
          <w:lang w:eastAsia="ru-RU"/>
        </w:rPr>
        <w:t>вносятся в реестр 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размещ</w:t>
      </w:r>
      <w:r w:rsidR="00A514FA" w:rsidRPr="00525D7E">
        <w:rPr>
          <w:rFonts w:eastAsia="Times New Roman" w:cs="Times New Roman"/>
          <w:spacing w:val="2"/>
          <w:kern w:val="0"/>
          <w:szCs w:val="28"/>
          <w:lang w:eastAsia="ru-RU"/>
        </w:rPr>
        <w:t>аются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на сайте </w:t>
      </w:r>
      <w:r w:rsidR="00A514FA" w:rsidRPr="00525D7E">
        <w:rPr>
          <w:rFonts w:cs="Times New Roman"/>
          <w:spacing w:val="2"/>
          <w:szCs w:val="28"/>
        </w:rPr>
        <w:t>Гилевского сельсовета Искитимского района Новосибирской области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в информационно-телек</w:t>
      </w:r>
      <w:r w:rsidR="005C68AF" w:rsidRPr="00525D7E">
        <w:rPr>
          <w:rFonts w:eastAsia="Times New Roman" w:cs="Times New Roman"/>
          <w:spacing w:val="2"/>
          <w:kern w:val="0"/>
          <w:szCs w:val="28"/>
          <w:lang w:eastAsia="ru-RU"/>
        </w:rPr>
        <w:t>оммуникационной сети «Интернет», а так же направляются в адрес администрации Искитимского района для внесения в общий реестр.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3.10. В случае отказа в согласовании, создании места (площадки) накопления ТКО Комиссия в срок, установленный пунктами 1.4 и 2.3 настоящего Порядка, направляет заявителю уведомление с указанием оснований отказа.</w:t>
      </w:r>
    </w:p>
    <w:p w:rsidR="00911E6C" w:rsidRPr="00525D7E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3.11. Основаниями отказа Комиссии в согласовании места (пло</w:t>
      </w:r>
      <w:r w:rsidR="00911E6C" w:rsidRPr="00525D7E">
        <w:rPr>
          <w:rFonts w:eastAsia="Times New Roman" w:cs="Times New Roman"/>
          <w:spacing w:val="2"/>
          <w:kern w:val="0"/>
          <w:szCs w:val="28"/>
          <w:lang w:eastAsia="ru-RU"/>
        </w:rPr>
        <w:t>щадки) накопления ТКО являются:</w:t>
      </w:r>
    </w:p>
    <w:p w:rsidR="00911E6C" w:rsidRPr="00525D7E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а) несоответст</w:t>
      </w:r>
      <w:r w:rsidR="00911E6C" w:rsidRPr="00525D7E">
        <w:rPr>
          <w:rFonts w:eastAsia="Times New Roman" w:cs="Times New Roman"/>
          <w:spacing w:val="2"/>
          <w:kern w:val="0"/>
          <w:szCs w:val="28"/>
          <w:lang w:eastAsia="ru-RU"/>
        </w:rPr>
        <w:t>вие заявки установленной форме;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б) несоответствие заявленного места (площадки) накопления ТКО требованиям Правил благоустройства муниципального образования </w:t>
      </w:r>
      <w:r w:rsidR="00BF5D40" w:rsidRPr="00525D7E">
        <w:rPr>
          <w:rFonts w:cs="Times New Roman"/>
          <w:spacing w:val="2"/>
          <w:szCs w:val="28"/>
        </w:rPr>
        <w:t>Гилевского сельсовета Искитимского района Новосибирской области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(площадкам) накопления ТКО.</w:t>
      </w:r>
    </w:p>
    <w:p w:rsidR="00D226A9" w:rsidRPr="00D226A9" w:rsidRDefault="00D226A9" w:rsidP="00911E6C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3.12. После устранения оснований отказа в согласовании, создании места (площадки) накопления ТКО заявитель вправе повторно обратиться в Комиссию за согласованием, созданием места (площадки) накопления ТКО в соответствии с настоящим Порядком.</w:t>
      </w:r>
    </w:p>
    <w:p w:rsidR="00DF0316" w:rsidRPr="00525D7E" w:rsidRDefault="00D226A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</w: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DF0316" w:rsidRPr="00525D7E" w:rsidRDefault="00DF0316" w:rsidP="00DF0316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E423EF" w:rsidRPr="00525D7E" w:rsidRDefault="00D226A9" w:rsidP="00DF0316">
      <w:pPr>
        <w:shd w:val="clear" w:color="auto" w:fill="FFFFFF"/>
        <w:jc w:val="right"/>
        <w:textAlignment w:val="baseline"/>
        <w:rPr>
          <w:rFonts w:cs="Times New Roman"/>
          <w:color w:val="2D2D2D"/>
          <w:spacing w:val="2"/>
          <w:sz w:val="21"/>
          <w:szCs w:val="21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lastRenderedPageBreak/>
        <w:t>ПРИЛОЖЕНИЕ N 1</w:t>
      </w: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  <w:t>к Порядку создания мест</w:t>
      </w: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  <w:t>(площадок) накопления твердых коммунальных</w:t>
      </w: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  <w:t xml:space="preserve">отходов </w:t>
      </w:r>
      <w:r w:rsidR="00DF0316" w:rsidRPr="00525D7E">
        <w:rPr>
          <w:rFonts w:cs="Times New Roman"/>
          <w:color w:val="2D2D2D"/>
          <w:spacing w:val="2"/>
          <w:sz w:val="21"/>
          <w:szCs w:val="21"/>
        </w:rPr>
        <w:t xml:space="preserve">на территории </w:t>
      </w:r>
    </w:p>
    <w:p w:rsidR="00E423EF" w:rsidRPr="00525D7E" w:rsidRDefault="00DF0316" w:rsidP="00DF0316">
      <w:pPr>
        <w:shd w:val="clear" w:color="auto" w:fill="FFFFFF"/>
        <w:jc w:val="right"/>
        <w:textAlignment w:val="baseline"/>
        <w:rPr>
          <w:rFonts w:cs="Times New Roman"/>
          <w:color w:val="2D2D2D"/>
          <w:spacing w:val="2"/>
          <w:sz w:val="21"/>
          <w:szCs w:val="21"/>
        </w:rPr>
      </w:pPr>
      <w:r w:rsidRPr="00525D7E">
        <w:rPr>
          <w:rFonts w:cs="Times New Roman"/>
          <w:color w:val="2D2D2D"/>
          <w:spacing w:val="2"/>
          <w:sz w:val="21"/>
          <w:szCs w:val="21"/>
        </w:rPr>
        <w:t xml:space="preserve">Гилевского сельсовета </w:t>
      </w:r>
    </w:p>
    <w:p w:rsidR="00E423EF" w:rsidRPr="00525D7E" w:rsidRDefault="00DF0316" w:rsidP="00DF0316">
      <w:pPr>
        <w:shd w:val="clear" w:color="auto" w:fill="FFFFFF"/>
        <w:jc w:val="right"/>
        <w:textAlignment w:val="baseline"/>
        <w:rPr>
          <w:rFonts w:cs="Times New Roman"/>
          <w:color w:val="2D2D2D"/>
          <w:spacing w:val="2"/>
          <w:sz w:val="21"/>
          <w:szCs w:val="21"/>
        </w:rPr>
      </w:pPr>
      <w:r w:rsidRPr="00525D7E">
        <w:rPr>
          <w:rFonts w:cs="Times New Roman"/>
          <w:color w:val="2D2D2D"/>
          <w:spacing w:val="2"/>
          <w:sz w:val="21"/>
          <w:szCs w:val="21"/>
        </w:rPr>
        <w:t xml:space="preserve">Искитимского района </w:t>
      </w:r>
    </w:p>
    <w:p w:rsidR="00D226A9" w:rsidRPr="00D226A9" w:rsidRDefault="00DF0316" w:rsidP="00DF0316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525D7E">
        <w:rPr>
          <w:rFonts w:cs="Times New Roman"/>
          <w:color w:val="2D2D2D"/>
          <w:spacing w:val="2"/>
          <w:sz w:val="21"/>
          <w:szCs w:val="21"/>
        </w:rPr>
        <w:t>Новосибирской области</w:t>
      </w:r>
    </w:p>
    <w:p w:rsidR="00E423EF" w:rsidRDefault="00E423EF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Pr="00525D7E" w:rsidRDefault="00314BE6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E423EF" w:rsidRPr="00D226A9" w:rsidRDefault="00E423EF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08"/>
        <w:gridCol w:w="5229"/>
      </w:tblGrid>
      <w:tr w:rsidR="00911E6C" w:rsidRPr="00525D7E" w:rsidTr="00D226A9">
        <w:trPr>
          <w:trHeight w:val="15"/>
        </w:trPr>
        <w:tc>
          <w:tcPr>
            <w:tcW w:w="6283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6283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</w:tr>
      <w:tr w:rsidR="00911E6C" w:rsidRPr="00525D7E" w:rsidTr="00D226A9"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E423EF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В Комиссию администрации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br/>
            </w:r>
            <w:r w:rsidR="00E423EF" w:rsidRPr="00525D7E">
              <w:rPr>
                <w:rFonts w:cs="Times New Roman"/>
                <w:color w:val="2D2D2D"/>
                <w:spacing w:val="2"/>
                <w:sz w:val="21"/>
                <w:szCs w:val="21"/>
              </w:rPr>
              <w:t>Гилевского сельсовета Искитимского района Новосибирской области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br/>
              <w:t>по принятию решений о создании мест (площадок) накопления ТКО</w:t>
            </w:r>
          </w:p>
        </w:tc>
      </w:tr>
      <w:tr w:rsidR="00911E6C" w:rsidRPr="00525D7E" w:rsidTr="00D226A9"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628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br/>
              <w:t>Регистрационный N _________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br/>
              <w:t>от _________________________</w:t>
            </w:r>
          </w:p>
        </w:tc>
      </w:tr>
      <w:tr w:rsidR="00911E6C" w:rsidRPr="00525D7E" w:rsidTr="00D226A9">
        <w:tc>
          <w:tcPr>
            <w:tcW w:w="12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E423EF" w:rsidRPr="00525D7E" w:rsidRDefault="00E423EF" w:rsidP="00911E6C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9"/>
          <w:szCs w:val="29"/>
          <w:lang w:eastAsia="ru-RU"/>
        </w:rPr>
      </w:pPr>
    </w:p>
    <w:p w:rsidR="00E423EF" w:rsidRPr="00525D7E" w:rsidRDefault="00E423EF" w:rsidP="00911E6C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9"/>
          <w:szCs w:val="29"/>
          <w:lang w:eastAsia="ru-RU"/>
        </w:rPr>
      </w:pPr>
    </w:p>
    <w:p w:rsidR="007C70D0" w:rsidRPr="00840D12" w:rsidRDefault="00D226A9" w:rsidP="00911E6C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ЗАЯВКА </w:t>
      </w:r>
    </w:p>
    <w:p w:rsidR="00D226A9" w:rsidRPr="00840D12" w:rsidRDefault="00D226A9" w:rsidP="00911E6C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о создании места (площадки) накопления ТКО и включения их в реестр</w:t>
      </w:r>
    </w:p>
    <w:p w:rsidR="00636A94" w:rsidRPr="00840D12" w:rsidRDefault="00636A94" w:rsidP="00911E6C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D735CC" w:rsidRPr="00840D12" w:rsidRDefault="00636A94" w:rsidP="00636A94">
      <w:pPr>
        <w:shd w:val="clear" w:color="auto" w:fill="FFFFFF"/>
        <w:ind w:firstLine="567"/>
        <w:jc w:val="both"/>
        <w:textAlignment w:val="baseline"/>
        <w:outlineLvl w:val="2"/>
        <w:rPr>
          <w:rFonts w:cs="Times New Roman"/>
          <w:color w:val="2D2D2D"/>
          <w:spacing w:val="2"/>
          <w:sz w:val="24"/>
          <w:szCs w:val="24"/>
        </w:rPr>
      </w:pP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Прошу согласовать место (площадки) накопления ТКО и включить его в реестр мест (площадок) накопления твердых коммунальных отходов </w:t>
      </w:r>
      <w:r w:rsidRPr="00840D12">
        <w:rPr>
          <w:rFonts w:cs="Times New Roman"/>
          <w:color w:val="2D2D2D"/>
          <w:spacing w:val="2"/>
          <w:sz w:val="24"/>
          <w:szCs w:val="24"/>
        </w:rPr>
        <w:t>на территории Гилевского сельсовета Искитимского района Новосибирской области.</w:t>
      </w:r>
    </w:p>
    <w:p w:rsidR="00D735CC" w:rsidRPr="00840D12" w:rsidRDefault="00D735CC" w:rsidP="00D735CC">
      <w:pPr>
        <w:pStyle w:val="a4"/>
        <w:numPr>
          <w:ilvl w:val="0"/>
          <w:numId w:val="4"/>
        </w:numPr>
        <w:shd w:val="clear" w:color="auto" w:fill="FFFFFF"/>
        <w:jc w:val="both"/>
        <w:textAlignment w:val="baseline"/>
        <w:outlineLvl w:val="2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Данные о нахождении места (площадки) накопления ТКО:</w:t>
      </w:r>
    </w:p>
    <w:p w:rsidR="0062140E" w:rsidRPr="00840D12" w:rsidRDefault="00D735CC" w:rsidP="00D735CC">
      <w:pPr>
        <w:pStyle w:val="a4"/>
        <w:shd w:val="clear" w:color="auto" w:fill="FFFFFF"/>
        <w:ind w:left="0" w:firstLine="567"/>
        <w:jc w:val="both"/>
        <w:textAlignment w:val="baseline"/>
        <w:outlineLvl w:val="2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1.1.</w:t>
      </w:r>
      <w:r w:rsidR="0062140E"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_______________________________________________________</w:t>
      </w:r>
      <w:r w:rsid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_____________</w:t>
      </w:r>
      <w:r w:rsidR="0062140E"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</w:t>
      </w:r>
    </w:p>
    <w:p w:rsidR="00636A94" w:rsidRPr="000820CD" w:rsidRDefault="009C342B" w:rsidP="000820CD">
      <w:pPr>
        <w:pStyle w:val="a4"/>
        <w:shd w:val="clear" w:color="auto" w:fill="FFFFFF"/>
        <w:ind w:left="0" w:firstLine="567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0"/>
          <w:szCs w:val="20"/>
          <w:lang w:eastAsia="ru-RU"/>
        </w:rPr>
      </w:pPr>
      <w:r w:rsidRPr="000820CD">
        <w:rPr>
          <w:rFonts w:eastAsia="Times New Roman" w:cs="Times New Roman"/>
          <w:spacing w:val="2"/>
          <w:kern w:val="0"/>
          <w:sz w:val="20"/>
          <w:szCs w:val="20"/>
          <w:lang w:eastAsia="ru-RU"/>
        </w:rPr>
        <w:t>почтовый индекс, почтовый адрес</w:t>
      </w:r>
    </w:p>
    <w:p w:rsidR="00636A94" w:rsidRPr="00840D12" w:rsidRDefault="009C342B" w:rsidP="009C342B">
      <w:pPr>
        <w:pStyle w:val="a4"/>
        <w:numPr>
          <w:ilvl w:val="1"/>
          <w:numId w:val="4"/>
        </w:numPr>
        <w:shd w:val="clear" w:color="auto" w:fill="FFFFFF"/>
        <w:jc w:val="both"/>
        <w:textAlignment w:val="baseline"/>
        <w:outlineLvl w:val="2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__________________________________________________</w:t>
      </w:r>
      <w:r w:rsid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____________</w:t>
      </w:r>
      <w:r w:rsidR="00FC5550"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_____</w:t>
      </w: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</w:t>
      </w:r>
    </w:p>
    <w:p w:rsidR="00FC5550" w:rsidRPr="000820CD" w:rsidRDefault="00FC5550" w:rsidP="00FC5550">
      <w:pPr>
        <w:pStyle w:val="a4"/>
        <w:shd w:val="clear" w:color="auto" w:fill="FFFFFF"/>
        <w:ind w:left="1287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0"/>
          <w:szCs w:val="20"/>
          <w:lang w:eastAsia="ru-RU"/>
        </w:rPr>
      </w:pPr>
      <w:r w:rsidRPr="000820CD">
        <w:rPr>
          <w:rFonts w:eastAsia="Times New Roman" w:cs="Times New Roman"/>
          <w:spacing w:val="2"/>
          <w:kern w:val="0"/>
          <w:sz w:val="20"/>
          <w:szCs w:val="20"/>
          <w:lang w:eastAsia="ru-RU"/>
        </w:rPr>
        <w:t>географические координаты</w:t>
      </w:r>
    </w:p>
    <w:p w:rsidR="00525D7E" w:rsidRPr="00840D12" w:rsidRDefault="00525D7E" w:rsidP="00525D7E">
      <w:pPr>
        <w:pStyle w:val="a4"/>
        <w:numPr>
          <w:ilvl w:val="0"/>
          <w:numId w:val="4"/>
        </w:numPr>
        <w:shd w:val="clear" w:color="auto" w:fill="FFFFFF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Данные о технических характеристиках места (площадки) накопления ТКО:</w:t>
      </w:r>
    </w:p>
    <w:p w:rsidR="00525D7E" w:rsidRDefault="00840D12" w:rsidP="00840D12">
      <w:pPr>
        <w:pStyle w:val="a4"/>
        <w:shd w:val="clear" w:color="auto" w:fill="FFFFFF"/>
        <w:ind w:left="92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2.1.покрытие:____________________________________________</w:t>
      </w: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___________</w:t>
      </w:r>
      <w:r w:rsidRPr="00840D12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____</w:t>
      </w:r>
    </w:p>
    <w:p w:rsidR="007145B4" w:rsidRDefault="007145B4" w:rsidP="00840D12">
      <w:pPr>
        <w:pStyle w:val="a4"/>
        <w:shd w:val="clear" w:color="auto" w:fill="FFFFFF"/>
        <w:ind w:left="92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2.2.площадь:____________________________________________________________</w:t>
      </w:r>
    </w:p>
    <w:p w:rsidR="007145B4" w:rsidRDefault="007145B4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2.3.количество размещенных и планируемых к размещению контейнеров и бункеров с указанием их объема:____________________________________________________________</w:t>
      </w:r>
    </w:p>
    <w:p w:rsidR="007145B4" w:rsidRDefault="006B5AD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3. данные о собственнике места (площадки) накопления ТКО:</w:t>
      </w:r>
    </w:p>
    <w:p w:rsidR="006B5ADE" w:rsidRDefault="006B5AD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3.1.для ЮРЛ:</w:t>
      </w:r>
    </w:p>
    <w:p w:rsidR="006B5ADE" w:rsidRDefault="006B5AD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полное наименование:_____________________________________________________</w:t>
      </w:r>
    </w:p>
    <w:p w:rsidR="006B5ADE" w:rsidRDefault="006B5AD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ОГРН</w:t>
      </w:r>
      <w:r w:rsidR="0018285D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 записи в ЕГРЮЛ:____________________________________________________</w:t>
      </w:r>
    </w:p>
    <w:p w:rsidR="0018285D" w:rsidRDefault="0018285D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фактический адрес:________________________________________________________</w:t>
      </w:r>
    </w:p>
    <w:p w:rsidR="0018285D" w:rsidRDefault="0018285D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3.2.для ИП:</w:t>
      </w:r>
    </w:p>
    <w:p w:rsidR="0018285D" w:rsidRDefault="0018285D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Ф.И.О.:__________________________________________________________________</w:t>
      </w:r>
    </w:p>
    <w:p w:rsidR="0018285D" w:rsidRDefault="005D3078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ОГРН записи в ЕГРИП:____________________________________________________</w:t>
      </w:r>
    </w:p>
    <w:p w:rsidR="005D3078" w:rsidRDefault="005D3078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адрес регистрации по месту жительства:______________________________________</w:t>
      </w:r>
    </w:p>
    <w:p w:rsidR="0036338E" w:rsidRDefault="0036338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3.3.для ФЛ:</w:t>
      </w:r>
    </w:p>
    <w:p w:rsidR="0036338E" w:rsidRDefault="0036338E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Ф.И.О.:________________________________________________________________</w:t>
      </w:r>
      <w:r w:rsidRPr="0036338E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__</w:t>
      </w:r>
    </w:p>
    <w:p w:rsidR="0036338E" w:rsidRDefault="0036338E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серия, номер и дата выдачи паспорта или иного документа, удостоверяющего личность:______________________________________________________________________</w:t>
      </w:r>
    </w:p>
    <w:p w:rsidR="0036338E" w:rsidRDefault="00B2634C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адрес регистрации по месту жительства:______________________________________</w:t>
      </w:r>
    </w:p>
    <w:p w:rsidR="00B2634C" w:rsidRDefault="00B2634C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- контактные данные:_______________________________________________________</w:t>
      </w:r>
    </w:p>
    <w:p w:rsidR="00B2634C" w:rsidRDefault="00B2634C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4. данные об источниках образования ТКО, которые складируются в месте (площадке) накопления ТКО:</w:t>
      </w:r>
    </w:p>
    <w:p w:rsidR="00B2634C" w:rsidRDefault="00AB2D85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4.1.сведения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</w:t>
      </w:r>
      <w:r w:rsidR="00B32111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, складируемые в соответствующем месте (на площадке) накопления ТКО:___________________________________________________</w:t>
      </w:r>
    </w:p>
    <w:p w:rsidR="00B32111" w:rsidRDefault="00B32111" w:rsidP="0036338E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lastRenderedPageBreak/>
        <w:t>К заявке прилагается:</w:t>
      </w:r>
    </w:p>
    <w:p w:rsidR="00B32111" w:rsidRDefault="006901E4" w:rsidP="006901E4">
      <w:pPr>
        <w:pStyle w:val="a4"/>
        <w:numPr>
          <w:ilvl w:val="0"/>
          <w:numId w:val="5"/>
        </w:numPr>
        <w:shd w:val="clear" w:color="auto" w:fill="FFFFFF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Схема размещения места (площадки) накопления ТКО на карте масштаба 1:2000.</w:t>
      </w:r>
    </w:p>
    <w:p w:rsidR="006901E4" w:rsidRDefault="006901E4" w:rsidP="006901E4">
      <w:pPr>
        <w:pStyle w:val="a4"/>
        <w:shd w:val="clear" w:color="auto" w:fill="FFFFFF"/>
        <w:ind w:left="92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Примечание:</w:t>
      </w:r>
    </w:p>
    <w:p w:rsidR="006901E4" w:rsidRPr="0036338E" w:rsidRDefault="006901E4" w:rsidP="00B75D1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В соответствие с требованиями Сан </w:t>
      </w:r>
      <w:proofErr w:type="spellStart"/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ПиН</w:t>
      </w:r>
      <w:proofErr w:type="spellEnd"/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 42-128-4690-88</w:t>
      </w:r>
      <w:r w:rsidR="00F37D7E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 «Санитарные правила содержания территории населенных мест», утвержденных Главным государственным санитарным врачом СССР 05.08.1998 № 4690-88, в части т</w:t>
      </w:r>
      <w:r w:rsidR="00B75D14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ре</w:t>
      </w:r>
      <w:r w:rsidR="00F37D7E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бований удаленности от жилых зданий, детских учреждений</w:t>
      </w:r>
      <w:r w:rsidR="00B75D14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, мест отдыха и занятий спортом не менее 20 м, но не более 100м.</w:t>
      </w:r>
    </w:p>
    <w:p w:rsidR="005D3078" w:rsidRDefault="005D3078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0330BE" w:rsidRDefault="000330B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Заявитель подтверждает подлинность и достоверность представленных сведений и документов.</w:t>
      </w:r>
    </w:p>
    <w:p w:rsidR="000330BE" w:rsidRDefault="000330B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Даю согласие на обработку моих персональных данных, указанных в заявке. Согласие действует с момента подачи заявки до моего письменного отзыва данного согласия</w:t>
      </w:r>
    </w:p>
    <w:p w:rsidR="000330BE" w:rsidRDefault="000330B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0330BE" w:rsidRDefault="000330B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Заявитель:</w:t>
      </w:r>
    </w:p>
    <w:p w:rsidR="000330BE" w:rsidRPr="00840D12" w:rsidRDefault="000330BE" w:rsidP="007145B4">
      <w:pPr>
        <w:pStyle w:val="a4"/>
        <w:shd w:val="clear" w:color="auto" w:fill="FFFFFF"/>
        <w:ind w:left="0" w:firstLine="567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 «_____»_____________20___года</w:t>
      </w:r>
      <w:r w:rsidR="00314BE6"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 xml:space="preserve">                                      /_______________________/</w:t>
      </w:r>
    </w:p>
    <w:p w:rsidR="00525D7E" w:rsidRPr="00840D12" w:rsidRDefault="00525D7E" w:rsidP="00525D7E">
      <w:pPr>
        <w:shd w:val="clear" w:color="auto" w:fill="FFFFFF"/>
        <w:jc w:val="both"/>
        <w:textAlignment w:val="baseline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525D7E" w:rsidRPr="00525D7E" w:rsidRDefault="00525D7E" w:rsidP="00525D7E">
      <w:pPr>
        <w:shd w:val="clear" w:color="auto" w:fill="FFFFFF"/>
        <w:jc w:val="both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525D7E" w:rsidRPr="00525D7E" w:rsidRDefault="00525D7E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D6511" w:rsidRDefault="00CD6511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D6511" w:rsidRDefault="00CD6511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D6511" w:rsidRDefault="00CD6511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FD261F" w:rsidRDefault="00FD261F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041B43" w:rsidRDefault="00041B43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041B43" w:rsidRDefault="00041B43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FD261F" w:rsidRDefault="00FD261F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314BE6" w:rsidRDefault="00314BE6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B43C59" w:rsidRDefault="00B43C5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B43C59" w:rsidRDefault="00B43C5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B43C59" w:rsidRDefault="00B43C5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B43C59" w:rsidRDefault="00B43C5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069F3" w:rsidRDefault="00D226A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lastRenderedPageBreak/>
        <w:t>ПРИЛОЖЕ</w:t>
      </w:r>
      <w:r w:rsidR="00C069F3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НИЕ N 2</w:t>
      </w:r>
    </w:p>
    <w:p w:rsidR="00C069F3" w:rsidRDefault="00C069F3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к Порядку создания мест</w:t>
      </w:r>
    </w:p>
    <w:p w:rsidR="00C069F3" w:rsidRDefault="00D226A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(площадок) </w:t>
      </w:r>
      <w:r w:rsidR="00C069F3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накопления твердых коммунальных</w:t>
      </w:r>
    </w:p>
    <w:p w:rsidR="00CD6511" w:rsidRDefault="00D226A9" w:rsidP="00CD6511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отходов на территории </w:t>
      </w:r>
      <w:r w:rsidR="00CD6511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Гилевского сельсовета </w:t>
      </w:r>
    </w:p>
    <w:p w:rsidR="00D226A9" w:rsidRPr="00D226A9" w:rsidRDefault="00CD6511" w:rsidP="00CD6511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Искитимского района Новосибирской области</w:t>
      </w:r>
    </w:p>
    <w:p w:rsidR="00D226A9" w:rsidRDefault="00D226A9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069F3" w:rsidRDefault="00C069F3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069F3" w:rsidRDefault="00C069F3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069F3" w:rsidRDefault="00C069F3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C069F3" w:rsidRPr="00D226A9" w:rsidRDefault="00C069F3" w:rsidP="00911E6C">
      <w:pPr>
        <w:shd w:val="clear" w:color="auto" w:fill="FFFFFF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637"/>
      </w:tblGrid>
      <w:tr w:rsidR="00911E6C" w:rsidRPr="00525D7E" w:rsidTr="00D226A9">
        <w:trPr>
          <w:trHeight w:val="15"/>
        </w:trPr>
        <w:tc>
          <w:tcPr>
            <w:tcW w:w="12566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</w:tr>
      <w:tr w:rsidR="00911E6C" w:rsidRPr="00525D7E" w:rsidTr="00D226A9">
        <w:tc>
          <w:tcPr>
            <w:tcW w:w="125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6511" w:rsidRDefault="00CD6511" w:rsidP="00911E6C">
            <w:pPr>
              <w:jc w:val="right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УТВЕРЖДАЮ:</w:t>
            </w:r>
          </w:p>
          <w:p w:rsidR="00D226A9" w:rsidRPr="00D226A9" w:rsidRDefault="00D226A9" w:rsidP="00911E6C">
            <w:pPr>
              <w:jc w:val="right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председатель Комиссии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br/>
              <w:t>_______________</w:t>
            </w:r>
          </w:p>
        </w:tc>
      </w:tr>
    </w:tbl>
    <w:p w:rsidR="00DA5942" w:rsidRDefault="00DA5942" w:rsidP="00911E6C">
      <w:pPr>
        <w:shd w:val="clear" w:color="auto" w:fill="FFFFFF"/>
        <w:jc w:val="center"/>
        <w:textAlignment w:val="baseline"/>
        <w:outlineLvl w:val="2"/>
        <w:rPr>
          <w:rFonts w:eastAsia="Times New Roman" w:cs="Times New Roman"/>
          <w:spacing w:val="2"/>
          <w:kern w:val="0"/>
          <w:sz w:val="29"/>
          <w:szCs w:val="29"/>
          <w:lang w:eastAsia="ru-RU"/>
        </w:rPr>
      </w:pPr>
    </w:p>
    <w:p w:rsidR="00D226A9" w:rsidRPr="00D226A9" w:rsidRDefault="00D226A9" w:rsidP="00DA5942">
      <w:pPr>
        <w:shd w:val="clear" w:color="auto" w:fill="FFFFFF"/>
        <w:textAlignment w:val="baseline"/>
        <w:outlineLvl w:val="2"/>
        <w:rPr>
          <w:rFonts w:eastAsia="Times New Roman" w:cs="Times New Roman"/>
          <w:spacing w:val="2"/>
          <w:kern w:val="0"/>
          <w:sz w:val="29"/>
          <w:szCs w:val="29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3"/>
        <w:gridCol w:w="172"/>
        <w:gridCol w:w="2181"/>
        <w:gridCol w:w="1579"/>
        <w:gridCol w:w="2213"/>
        <w:gridCol w:w="2229"/>
        <w:gridCol w:w="370"/>
      </w:tblGrid>
      <w:tr w:rsidR="00911E6C" w:rsidRPr="00525D7E" w:rsidTr="00B006B4">
        <w:trPr>
          <w:trHeight w:val="15"/>
        </w:trPr>
        <w:tc>
          <w:tcPr>
            <w:tcW w:w="893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172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2181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1579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2213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2229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370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A5942" w:rsidRPr="007F58B9" w:rsidRDefault="00DA5942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30"/>
                <w:szCs w:val="30"/>
                <w:lang w:eastAsia="ru-RU"/>
              </w:rPr>
            </w:pPr>
            <w:r w:rsidRPr="007F58B9">
              <w:rPr>
                <w:rFonts w:eastAsia="Times New Roman" w:cs="Times New Roman"/>
                <w:kern w:val="0"/>
                <w:sz w:val="30"/>
                <w:szCs w:val="30"/>
                <w:lang w:eastAsia="ru-RU"/>
              </w:rPr>
              <w:t>АКТ N _______</w:t>
            </w:r>
          </w:p>
          <w:p w:rsidR="00DA5942" w:rsidRPr="007F58B9" w:rsidRDefault="00DA5942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30"/>
                <w:szCs w:val="30"/>
                <w:lang w:eastAsia="ru-RU"/>
              </w:rPr>
            </w:pPr>
            <w:r w:rsidRPr="007F58B9">
              <w:rPr>
                <w:rFonts w:eastAsia="Times New Roman" w:cs="Times New Roman"/>
                <w:kern w:val="0"/>
                <w:sz w:val="30"/>
                <w:szCs w:val="30"/>
                <w:lang w:eastAsia="ru-RU"/>
              </w:rPr>
              <w:t>о создании места (площадки)</w:t>
            </w:r>
          </w:p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41"/>
                <w:szCs w:val="4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30"/>
                <w:szCs w:val="30"/>
                <w:lang w:eastAsia="ru-RU"/>
              </w:rPr>
              <w:t>накопления твердых коммунальных отходов</w:t>
            </w:r>
          </w:p>
        </w:tc>
      </w:tr>
      <w:tr w:rsidR="00911E6C" w:rsidRPr="00525D7E" w:rsidTr="00B006B4">
        <w:tc>
          <w:tcPr>
            <w:tcW w:w="703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"___" ____________ 20___ г.</w:t>
            </w:r>
          </w:p>
        </w:tc>
        <w:tc>
          <w:tcPr>
            <w:tcW w:w="2599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703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99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(место составления)</w:t>
            </w: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Комиссия в составе:</w:t>
            </w: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Председатель комиссии -</w:t>
            </w:r>
          </w:p>
        </w:tc>
        <w:tc>
          <w:tcPr>
            <w:tcW w:w="639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Секретарь комиссии -</w:t>
            </w:r>
          </w:p>
        </w:tc>
        <w:tc>
          <w:tcPr>
            <w:tcW w:w="6391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324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Члены комиссии:</w:t>
            </w:r>
          </w:p>
        </w:tc>
        <w:tc>
          <w:tcPr>
            <w:tcW w:w="639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744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744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744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8744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E27A2B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в соответствии с постановлением администрации </w:t>
            </w:r>
            <w:r w:rsidR="00DA5942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Гилевского сельсовета Искитимского района Новосибирской области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«Об утверждении Порядка создания мест (площадок) накопления твердых коммунальных отходов на территории </w:t>
            </w:r>
            <w:r w:rsidR="00E27A2B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Гилевского сельсовета Искитимского района Новосибирской области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и на основании заявления __________________________, произвела осмотр территории предлагаемого места сбора и накопления ТКО по адресу:</w:t>
            </w:r>
          </w:p>
        </w:tc>
      </w:tr>
      <w:tr w:rsidR="00911E6C" w:rsidRPr="00525D7E" w:rsidTr="00B006B4">
        <w:tc>
          <w:tcPr>
            <w:tcW w:w="9267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.</w:t>
            </w:r>
          </w:p>
        </w:tc>
      </w:tr>
      <w:tr w:rsidR="00911E6C" w:rsidRPr="00525D7E" w:rsidTr="00B006B4">
        <w:tc>
          <w:tcPr>
            <w:tcW w:w="9267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rPr>
          <w:trHeight w:val="730"/>
        </w:trPr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На основании принятого Комиссией решения, указанного в протоколе заседания комиссии от _______________ N _________, определить местом (площадкой) накопления ТКО территорию по адресу:</w:t>
            </w: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4D5BF3" w:rsidRDefault="004D5BF3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  <w:p w:rsidR="00A301F5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Предлагаемый размер земельного участка </w:t>
            </w:r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___м </w:t>
            </w:r>
            <w:proofErr w:type="spellStart"/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х</w:t>
            </w:r>
            <w:proofErr w:type="spellEnd"/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___м</w:t>
            </w:r>
            <w:proofErr w:type="spellEnd"/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, площадью </w:t>
            </w:r>
            <w:proofErr w:type="spellStart"/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_____кв</w:t>
            </w:r>
            <w:proofErr w:type="gramStart"/>
            <w:r w:rsidR="00A301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.м</w:t>
            </w:r>
            <w:proofErr w:type="spellEnd"/>
            <w:proofErr w:type="gramEnd"/>
          </w:p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Приложение: схема территории, на которой определено место сбора и накопления ТКО.</w:t>
            </w: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482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Председатель комиссии:</w:t>
            </w: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482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Секретарь комиссии:</w:t>
            </w:r>
          </w:p>
        </w:tc>
        <w:tc>
          <w:tcPr>
            <w:tcW w:w="4812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482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812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963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Члены комиссии:</w:t>
            </w:r>
          </w:p>
        </w:tc>
      </w:tr>
      <w:tr w:rsidR="00911E6C" w:rsidRPr="00525D7E" w:rsidTr="00B006B4"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911E6C" w:rsidRPr="00525D7E" w:rsidTr="00B006B4"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8572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301F5" w:rsidRDefault="00A301F5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A301F5" w:rsidRDefault="00A301F5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A301F5" w:rsidRDefault="00A301F5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A301F5" w:rsidRDefault="00A301F5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006B4" w:rsidRDefault="00B006B4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006B4" w:rsidRDefault="00B006B4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006B4" w:rsidRDefault="00B006B4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006B4" w:rsidRDefault="00B006B4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006B4" w:rsidRDefault="00B006B4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006B4" w:rsidRDefault="00B006B4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A301F5" w:rsidRDefault="00A301F5" w:rsidP="001C650D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FD261F" w:rsidRDefault="00FD261F" w:rsidP="001C650D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FD261F" w:rsidRPr="001C650D" w:rsidRDefault="00FD261F" w:rsidP="001C650D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</w:p>
    <w:p w:rsidR="00A301F5" w:rsidRDefault="004C3827" w:rsidP="001C650D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УТВЕРЖДЕН</w:t>
      </w:r>
    </w:p>
    <w:p w:rsidR="004C3827" w:rsidRPr="001C650D" w:rsidRDefault="004C3827" w:rsidP="001C650D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постановлением администрации</w:t>
      </w:r>
    </w:p>
    <w:p w:rsidR="004C3827" w:rsidRDefault="004C3827" w:rsidP="004C3827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Гилевского сельсовета </w:t>
      </w:r>
    </w:p>
    <w:p w:rsidR="004C3827" w:rsidRDefault="004C3827" w:rsidP="004C3827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Искитимского района </w:t>
      </w:r>
    </w:p>
    <w:p w:rsidR="004C3827" w:rsidRDefault="004C3827" w:rsidP="004C3827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Новосибирской области</w:t>
      </w:r>
    </w:p>
    <w:p w:rsidR="004C3827" w:rsidRDefault="00E30CA0" w:rsidP="004C3827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№</w:t>
      </w:r>
      <w:r w:rsidR="00041B43"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  <w:t>31</w:t>
      </w: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от</w:t>
      </w:r>
      <w:r w:rsidR="00041B43"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  <w:t>03.06.2019</w:t>
      </w:r>
    </w:p>
    <w:p w:rsidR="00E30CA0" w:rsidRDefault="00E30CA0" w:rsidP="004C3827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E30CA0" w:rsidRPr="00D226A9" w:rsidRDefault="00E30CA0" w:rsidP="00E30CA0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A301F5" w:rsidRDefault="00A301F5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A301F5" w:rsidRDefault="00A301F5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DE6F1E" w:rsidRPr="00DE6F1E" w:rsidRDefault="00DE6F1E" w:rsidP="00DE6F1E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>
        <w:rPr>
          <w:rFonts w:eastAsia="Times New Roman" w:cs="Times New Roman"/>
          <w:spacing w:val="2"/>
          <w:kern w:val="0"/>
          <w:szCs w:val="28"/>
          <w:lang w:eastAsia="ru-RU"/>
        </w:rPr>
        <w:t>С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остав</w:t>
      </w:r>
      <w:r w:rsidR="00D226A9"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комиссии администрации </w:t>
      </w:r>
      <w:r w:rsidRPr="00DE6F1E">
        <w:rPr>
          <w:rFonts w:eastAsia="Times New Roman" w:cs="Times New Roman"/>
          <w:spacing w:val="2"/>
          <w:kern w:val="0"/>
          <w:szCs w:val="28"/>
          <w:lang w:eastAsia="ru-RU"/>
        </w:rPr>
        <w:t>Гилевского сельсовета</w:t>
      </w:r>
    </w:p>
    <w:p w:rsidR="00DE6F1E" w:rsidRPr="00D226A9" w:rsidRDefault="00DE6F1E" w:rsidP="00DE6F1E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E6F1E">
        <w:rPr>
          <w:rFonts w:eastAsia="Times New Roman" w:cs="Times New Roman"/>
          <w:spacing w:val="2"/>
          <w:kern w:val="0"/>
          <w:szCs w:val="28"/>
          <w:lang w:eastAsia="ru-RU"/>
        </w:rPr>
        <w:t>Искитимского района Новосибирской области</w:t>
      </w:r>
    </w:p>
    <w:p w:rsidR="00D226A9" w:rsidRPr="00D226A9" w:rsidRDefault="00D226A9" w:rsidP="00DE6F1E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по принятию решений о создании мест (площадок) накопления твердых коммунальных отходов и включения их в реестр</w:t>
      </w:r>
    </w:p>
    <w:p w:rsidR="00D226A9" w:rsidRPr="00D226A9" w:rsidRDefault="00D226A9" w:rsidP="00E30CA0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</w:r>
    </w:p>
    <w:p w:rsidR="00D226A9" w:rsidRPr="00D226A9" w:rsidRDefault="00D226A9" w:rsidP="00911E6C">
      <w:pPr>
        <w:shd w:val="clear" w:color="auto" w:fill="FFFFFF"/>
        <w:jc w:val="center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877"/>
        <w:gridCol w:w="501"/>
        <w:gridCol w:w="5259"/>
      </w:tblGrid>
      <w:tr w:rsidR="00911E6C" w:rsidRPr="00525D7E" w:rsidTr="00D226A9">
        <w:trPr>
          <w:trHeight w:val="15"/>
        </w:trPr>
        <w:tc>
          <w:tcPr>
            <w:tcW w:w="4805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554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  <w:tc>
          <w:tcPr>
            <w:tcW w:w="6653" w:type="dxa"/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"/>
                <w:szCs w:val="24"/>
                <w:lang w:eastAsia="ru-RU"/>
              </w:rPr>
            </w:pPr>
          </w:p>
        </w:tc>
      </w:tr>
      <w:tr w:rsidR="00911E6C" w:rsidRPr="00525D7E" w:rsidTr="00D226A9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Председатель комиссии: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E48F5" w:rsidRPr="00D226A9" w:rsidRDefault="000715EF" w:rsidP="006E48F5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spacing w:val="2"/>
                <w:kern w:val="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Моисеев Ю.К.-</w:t>
            </w:r>
            <w:r w:rsidR="006E48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глава</w:t>
            </w:r>
            <w:r w:rsidR="00D226A9"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администрации </w:t>
            </w:r>
            <w:r w:rsidR="00FD261F">
              <w:rPr>
                <w:rFonts w:eastAsia="Times New Roman" w:cs="Times New Roman"/>
                <w:spacing w:val="2"/>
                <w:kern w:val="0"/>
                <w:sz w:val="21"/>
                <w:szCs w:val="21"/>
                <w:lang w:eastAsia="ru-RU"/>
              </w:rPr>
              <w:t xml:space="preserve">Гилевского сельсовета </w:t>
            </w:r>
            <w:r w:rsidR="006E48F5">
              <w:rPr>
                <w:rFonts w:eastAsia="Times New Roman" w:cs="Times New Roman"/>
                <w:spacing w:val="2"/>
                <w:kern w:val="0"/>
                <w:sz w:val="21"/>
                <w:szCs w:val="21"/>
                <w:lang w:eastAsia="ru-RU"/>
              </w:rPr>
              <w:t>Искитимского района Новосибирской области</w:t>
            </w:r>
          </w:p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</w:tr>
      <w:tr w:rsidR="00911E6C" w:rsidRPr="00525D7E" w:rsidTr="00D226A9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Заместитель председателя</w:t>
            </w: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br/>
              <w:t>комиссии: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0715EF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Фарафонова Т.Д.-з</w:t>
            </w:r>
            <w:r w:rsidR="00021E7D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аместитель </w:t>
            </w:r>
            <w:r w:rsidR="006E48F5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главы </w:t>
            </w:r>
            <w:r w:rsidR="009E21F3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администрации</w:t>
            </w:r>
            <w:r w:rsidR="00021E7D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Гилевского сельсовета</w:t>
            </w:r>
          </w:p>
        </w:tc>
      </w:tr>
      <w:tr w:rsidR="00911E6C" w:rsidRPr="00525D7E" w:rsidTr="00994B2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Секретарь комиссии: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0715EF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Гринёва Н.А.-с</w:t>
            </w:r>
            <w:r w:rsidR="00994B2C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пециалист администрации Гилевского сельсовета</w:t>
            </w:r>
          </w:p>
        </w:tc>
      </w:tr>
      <w:tr w:rsidR="00911E6C" w:rsidRPr="00525D7E" w:rsidTr="00994B2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Члены комиссии: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0715EF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Капчунова</w:t>
            </w:r>
            <w:proofErr w:type="spellEnd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Л.Б.-с</w:t>
            </w:r>
            <w:r w:rsidR="00B4048C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пециалист</w:t>
            </w:r>
            <w:proofErr w:type="spellEnd"/>
            <w:r w:rsidR="00B4048C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администрации Гилевского сельсовета </w:t>
            </w:r>
          </w:p>
        </w:tc>
      </w:tr>
      <w:tr w:rsidR="00911E6C" w:rsidRPr="00525D7E" w:rsidTr="00994B2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r w:rsidRPr="00D226A9"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B93E7C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  <w:proofErr w:type="spellStart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Хмелинина</w:t>
            </w:r>
            <w:proofErr w:type="spellEnd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С.В.-главный</w:t>
            </w:r>
            <w:proofErr w:type="spellEnd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бухгалтер МКУК «</w:t>
            </w:r>
            <w:proofErr w:type="spellStart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>Гилевский</w:t>
            </w:r>
            <w:proofErr w:type="spellEnd"/>
            <w:r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  <w:t xml:space="preserve"> центр досуга»</w:t>
            </w:r>
          </w:p>
        </w:tc>
      </w:tr>
      <w:tr w:rsidR="00911E6C" w:rsidRPr="00525D7E" w:rsidTr="00B93E7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</w:tr>
      <w:tr w:rsidR="00911E6C" w:rsidRPr="00525D7E" w:rsidTr="00B93E7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</w:tr>
      <w:tr w:rsidR="00911E6C" w:rsidRPr="00525D7E" w:rsidTr="00B93E7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</w:tr>
      <w:tr w:rsidR="00911E6C" w:rsidRPr="00525D7E" w:rsidTr="00B93E7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</w:tr>
      <w:tr w:rsidR="00911E6C" w:rsidRPr="00525D7E" w:rsidTr="00B93E7C"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D226A9" w:rsidRPr="00D226A9" w:rsidRDefault="00D226A9" w:rsidP="00911E6C">
            <w:pPr>
              <w:rPr>
                <w:rFonts w:eastAsia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jc w:val="center"/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  <w:tc>
          <w:tcPr>
            <w:tcW w:w="66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226A9" w:rsidRPr="00D226A9" w:rsidRDefault="00D226A9" w:rsidP="00911E6C">
            <w:pPr>
              <w:textAlignment w:val="baseline"/>
              <w:rPr>
                <w:rFonts w:eastAsia="Times New Roman" w:cs="Times New Roman"/>
                <w:kern w:val="0"/>
                <w:sz w:val="21"/>
                <w:szCs w:val="21"/>
                <w:lang w:eastAsia="ru-RU"/>
              </w:rPr>
            </w:pPr>
          </w:p>
        </w:tc>
      </w:tr>
    </w:tbl>
    <w:p w:rsidR="00DE6F1E" w:rsidRDefault="00DE6F1E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DE6F1E" w:rsidRDefault="00DE6F1E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B4048C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УТВЕРЖДЕН</w:t>
      </w:r>
    </w:p>
    <w:p w:rsidR="00B4048C" w:rsidRPr="001C650D" w:rsidRDefault="00B4048C" w:rsidP="00B4048C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постановлением администрации</w:t>
      </w:r>
    </w:p>
    <w:p w:rsidR="00B4048C" w:rsidRDefault="00B4048C" w:rsidP="00B4048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Гилевского сельсовета </w:t>
      </w:r>
    </w:p>
    <w:p w:rsidR="00B4048C" w:rsidRDefault="00B4048C" w:rsidP="00B4048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Искитимского района </w:t>
      </w:r>
    </w:p>
    <w:p w:rsidR="00B4048C" w:rsidRDefault="00B4048C" w:rsidP="00B4048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Новосибирской области</w:t>
      </w:r>
    </w:p>
    <w:p w:rsidR="00B4048C" w:rsidRPr="006F4FC4" w:rsidRDefault="00B4048C" w:rsidP="00B4048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№</w:t>
      </w:r>
      <w:r w:rsidR="006F4FC4"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  <w:t xml:space="preserve">31 </w:t>
      </w: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от</w:t>
      </w:r>
      <w:r w:rsidR="006F4FC4"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  <w:t>03.06.2019</w:t>
      </w:r>
    </w:p>
    <w:p w:rsidR="00B4048C" w:rsidRDefault="00B4048C" w:rsidP="00B4048C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Default="00B4048C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 w:val="31"/>
          <w:szCs w:val="31"/>
          <w:lang w:eastAsia="ru-RU"/>
        </w:rPr>
      </w:pPr>
    </w:p>
    <w:p w:rsidR="00B4048C" w:rsidRPr="0007429A" w:rsidRDefault="00D226A9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ПОЛОЖЕНИЕ </w:t>
      </w:r>
    </w:p>
    <w:p w:rsidR="0007429A" w:rsidRPr="0007429A" w:rsidRDefault="00D226A9" w:rsidP="0007429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о комиссии администрации </w:t>
      </w:r>
      <w:r w:rsidR="0085029B" w:rsidRPr="0007429A">
        <w:rPr>
          <w:rFonts w:eastAsia="Times New Roman" w:cs="Times New Roman"/>
          <w:spacing w:val="2"/>
          <w:kern w:val="0"/>
          <w:szCs w:val="28"/>
          <w:lang w:eastAsia="ru-RU"/>
        </w:rPr>
        <w:t xml:space="preserve">Гилевского сельсовета </w:t>
      </w:r>
    </w:p>
    <w:p w:rsidR="0085029B" w:rsidRPr="0007429A" w:rsidRDefault="0085029B" w:rsidP="0007429A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07429A">
        <w:rPr>
          <w:rFonts w:eastAsia="Times New Roman" w:cs="Times New Roman"/>
          <w:spacing w:val="2"/>
          <w:kern w:val="0"/>
          <w:szCs w:val="28"/>
          <w:lang w:eastAsia="ru-RU"/>
        </w:rPr>
        <w:t>Искитимского районаНовосибирской области</w:t>
      </w:r>
    </w:p>
    <w:p w:rsidR="00D226A9" w:rsidRPr="00D226A9" w:rsidRDefault="00D226A9" w:rsidP="00911E6C">
      <w:pPr>
        <w:shd w:val="clear" w:color="auto" w:fill="FFFFFF"/>
        <w:jc w:val="center"/>
        <w:textAlignment w:val="baseline"/>
        <w:outlineLvl w:val="1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по принятию решений о создании мест (площадок) накопления твердых коммунальных отходов и включения их в реестр</w:t>
      </w:r>
    </w:p>
    <w:p w:rsidR="00D226A9" w:rsidRPr="00D226A9" w:rsidRDefault="00D226A9" w:rsidP="00911E6C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</w: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</w:r>
      <w:r w:rsidRPr="00D226A9"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br/>
      </w:r>
    </w:p>
    <w:p w:rsidR="003B68B2" w:rsidRPr="001072B2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1. Комиссия администрации </w:t>
      </w:r>
      <w:r w:rsidR="003B68B2" w:rsidRPr="001072B2">
        <w:rPr>
          <w:rFonts w:eastAsia="Times New Roman" w:cs="Times New Roman"/>
          <w:spacing w:val="2"/>
          <w:kern w:val="0"/>
          <w:szCs w:val="28"/>
          <w:lang w:eastAsia="ru-RU"/>
        </w:rPr>
        <w:t>Гилевского сельсовета Искитимского района Новосибирской области</w:t>
      </w:r>
    </w:p>
    <w:p w:rsidR="00B92603" w:rsidRPr="001072B2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по принятию решений о создании мест (площадок) накопления ТКО и включения их в реестр (далее Комиссия) является коллегиальным органом </w:t>
      </w:r>
      <w:r w:rsidR="00B92603" w:rsidRPr="001072B2">
        <w:rPr>
          <w:rFonts w:eastAsia="Times New Roman" w:cs="Times New Roman"/>
          <w:spacing w:val="2"/>
          <w:kern w:val="0"/>
          <w:szCs w:val="28"/>
          <w:lang w:eastAsia="ru-RU"/>
        </w:rPr>
        <w:t xml:space="preserve">администрации Гилевского сельсовета </w:t>
      </w:r>
    </w:p>
    <w:p w:rsidR="00B92603" w:rsidRPr="001072B2" w:rsidRDefault="00B92603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1072B2">
        <w:rPr>
          <w:rFonts w:eastAsia="Times New Roman" w:cs="Times New Roman"/>
          <w:spacing w:val="2"/>
          <w:kern w:val="0"/>
          <w:szCs w:val="28"/>
          <w:lang w:eastAsia="ru-RU"/>
        </w:rPr>
        <w:t>Искитимского района Новосибирской области</w:t>
      </w:r>
      <w:r w:rsidR="00D226A9"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и создается с целью рассмотрения вопросов, касающихся определения мест (площадок) накопления ТКО на территории </w:t>
      </w:r>
      <w:r w:rsidRPr="001072B2">
        <w:rPr>
          <w:rFonts w:eastAsia="Times New Roman" w:cs="Times New Roman"/>
          <w:spacing w:val="2"/>
          <w:kern w:val="0"/>
          <w:szCs w:val="28"/>
          <w:lang w:eastAsia="ru-RU"/>
        </w:rPr>
        <w:t xml:space="preserve">Гилевского сельсовета </w:t>
      </w:r>
    </w:p>
    <w:p w:rsidR="00D226A9" w:rsidRPr="00D226A9" w:rsidRDefault="00B92603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1072B2">
        <w:rPr>
          <w:rFonts w:eastAsia="Times New Roman" w:cs="Times New Roman"/>
          <w:spacing w:val="2"/>
          <w:kern w:val="0"/>
          <w:szCs w:val="28"/>
          <w:lang w:eastAsia="ru-RU"/>
        </w:rPr>
        <w:t>Искитимского района Новосибирской области</w:t>
      </w:r>
      <w:r w:rsidR="00D226A9" w:rsidRPr="00D226A9">
        <w:rPr>
          <w:rFonts w:eastAsia="Times New Roman" w:cs="Times New Roman"/>
          <w:spacing w:val="2"/>
          <w:kern w:val="0"/>
          <w:szCs w:val="28"/>
          <w:lang w:eastAsia="ru-RU"/>
        </w:rPr>
        <w:t>, принятия решения об их создании и включении в реестр.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2. В своей деятельности Комиссия руководствуется </w:t>
      </w:r>
      <w:hyperlink r:id="rId7" w:history="1">
        <w:r w:rsidRPr="00D226A9">
          <w:rPr>
            <w:rFonts w:eastAsia="Times New Roman" w:cs="Times New Roman"/>
            <w:spacing w:val="2"/>
            <w:kern w:val="0"/>
            <w:szCs w:val="28"/>
            <w:lang w:eastAsia="ru-RU"/>
          </w:rPr>
          <w:t>Конституцией Российской Федерации</w:t>
        </w:r>
      </w:hyperlink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, федеральными законами и иными нормативными правовыми актами Российской Федерации, Уставом </w:t>
      </w:r>
      <w:r w:rsidR="00893D44" w:rsidRPr="001072B2">
        <w:rPr>
          <w:rFonts w:eastAsia="Times New Roman" w:cs="Times New Roman"/>
          <w:spacing w:val="2"/>
          <w:kern w:val="0"/>
          <w:szCs w:val="28"/>
          <w:lang w:eastAsia="ru-RU"/>
        </w:rPr>
        <w:t>Гилевского сельсовета Искитимского района Новосибирской области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, а также настоящим Положением.</w:t>
      </w:r>
    </w:p>
    <w:p w:rsidR="00C712D3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3. Комиссия в соответствии с возложенными на нее задачами выполняет следующие</w:t>
      </w:r>
      <w:r w:rsidR="00C712D3">
        <w:rPr>
          <w:rFonts w:eastAsia="Times New Roman" w:cs="Times New Roman"/>
          <w:spacing w:val="2"/>
          <w:kern w:val="0"/>
          <w:szCs w:val="28"/>
          <w:lang w:eastAsia="ru-RU"/>
        </w:rPr>
        <w:t xml:space="preserve"> функции:</w:t>
      </w:r>
    </w:p>
    <w:p w:rsidR="00C712D3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- рассмотрение заявлений и обращений граждан и юридических лиц по вопросу создания </w:t>
      </w:r>
      <w:r w:rsidR="00C712D3">
        <w:rPr>
          <w:rFonts w:eastAsia="Times New Roman" w:cs="Times New Roman"/>
          <w:spacing w:val="2"/>
          <w:kern w:val="0"/>
          <w:szCs w:val="28"/>
          <w:lang w:eastAsia="ru-RU"/>
        </w:rPr>
        <w:t>мест (площадок) накопления ТКО;</w:t>
      </w:r>
    </w:p>
    <w:p w:rsidR="00C712D3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- организация в случае необходимости выездов на предполагаемые места (площадки) накопления ТКО с целью их дальнейшего согласования;</w:t>
      </w:r>
    </w:p>
    <w:p w:rsidR="00C712D3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- внесение предложений, направленных на определение </w:t>
      </w:r>
      <w:r w:rsidR="00C712D3">
        <w:rPr>
          <w:rFonts w:eastAsia="Times New Roman" w:cs="Times New Roman"/>
          <w:spacing w:val="2"/>
          <w:kern w:val="0"/>
          <w:szCs w:val="28"/>
          <w:lang w:eastAsia="ru-RU"/>
        </w:rPr>
        <w:t>мест (площадок) накопления ТКО;</w:t>
      </w:r>
    </w:p>
    <w:p w:rsidR="00C712D3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- принятие решения о создании мест (площадок) накопления ТКО и включении их в реестр, либо решения об отказе в согласовании создания </w:t>
      </w:r>
      <w:r w:rsidR="00C712D3">
        <w:rPr>
          <w:rFonts w:eastAsia="Times New Roman" w:cs="Times New Roman"/>
          <w:spacing w:val="2"/>
          <w:kern w:val="0"/>
          <w:szCs w:val="28"/>
          <w:lang w:eastAsia="ru-RU"/>
        </w:rPr>
        <w:t>места (площадки) накопления ТКО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- уведомление заявителя о принятом решении Комиссия.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4. Комиссия состоит из председателя, заместителя председателя, секретаря и членов комиссии.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5. Организацию работы Комиссии определяет председатель Комиссии.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lastRenderedPageBreak/>
        <w:t>6. Основной формой работы Комиссии являются заседания с осмотром при необходимости территории существующего и предлагаемого места (площадки) накопления ТКО.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7. Для обеспечения своей работы Комиссия имеет право привлекать к работе специалистов других организаций, предприятий или служб, не являющихся членами комиссии.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8. Заседания Комиссии проводятся по мере необходимости.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9. Комиссия правомочна принимать решения при участии в ее работе не менее половины от общего числа ее членов.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10. Решение о создании места (площадки) накопления ТКО принимается простым большинством голосов присутствующих членов Комиссии.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br/>
        <w:t>При равенстве голосов, голос председателя Комиссии является решающим.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11. При отсутствии председателя Комиссии по причине очередного отпуска, командировки, болезни, необходимости срочного исполнения обязанностей по должности, его функции исполняет заместитель председателя Комиссии.</w:t>
      </w:r>
    </w:p>
    <w:p w:rsidR="00D226A9" w:rsidRP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Cs w:val="28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12. Результаты работы Комиссии оформляются актом о создании места (площадки) накопления твердых коммунальных отходов, либо уведомлением об отказе в согласовании создания места (площадки) накопления ТКО. Акт о создании места (площадки) накопления твердых коммунальных отходов утверждается председателем Комиссии. Уведомление об отказе в согласовании создания места (площадки) накопления ТКО подписывается председателем Комиссии.</w:t>
      </w:r>
    </w:p>
    <w:p w:rsidR="00D226A9" w:rsidRDefault="00D226A9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14. </w:t>
      </w:r>
      <w:proofErr w:type="gramStart"/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>Приемка заявок, подготовка заседаний Комиссии, организация при необходимости осмотров территорий существующих и предлагаемых мест сбора и накопления ТКО, делопроизводство Комиссии, в том числе, оформление протоколов заседания Комиссии, оформление актов о создании места (площадки) накопления твердых коммунальных отходов</w:t>
      </w:r>
      <w:r w:rsidR="001072B2" w:rsidRPr="001072B2">
        <w:rPr>
          <w:rFonts w:eastAsia="Times New Roman" w:cs="Times New Roman"/>
          <w:spacing w:val="2"/>
          <w:kern w:val="0"/>
          <w:szCs w:val="28"/>
          <w:lang w:eastAsia="ru-RU"/>
        </w:rPr>
        <w:t>, ведения реестра, подготовка</w:t>
      </w:r>
      <w:r w:rsidRPr="00D226A9">
        <w:rPr>
          <w:rFonts w:eastAsia="Times New Roman" w:cs="Times New Roman"/>
          <w:spacing w:val="2"/>
          <w:kern w:val="0"/>
          <w:szCs w:val="28"/>
          <w:lang w:eastAsia="ru-RU"/>
        </w:rPr>
        <w:t xml:space="preserve"> и отправка уведомлений заявителям о принятых решениях комиссии возлагается на секретаря Комиссии.</w:t>
      </w:r>
      <w:proofErr w:type="gramEnd"/>
    </w:p>
    <w:p w:rsidR="00C712D3" w:rsidRPr="00D226A9" w:rsidRDefault="00C712D3" w:rsidP="001072B2">
      <w:pPr>
        <w:shd w:val="clear" w:color="auto" w:fill="FFFFFF"/>
        <w:ind w:firstLine="567"/>
        <w:jc w:val="both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</w:p>
    <w:p w:rsidR="00ED717E" w:rsidRDefault="00ED717E" w:rsidP="001072B2">
      <w:pPr>
        <w:jc w:val="both"/>
        <w:rPr>
          <w:rFonts w:cs="Times New Roman"/>
          <w:szCs w:val="28"/>
        </w:rPr>
        <w:sectPr w:rsidR="00ED717E" w:rsidSect="00B43C59">
          <w:pgSz w:w="11906" w:h="16838" w:code="9"/>
          <w:pgMar w:top="851" w:right="851" w:bottom="567" w:left="1418" w:header="709" w:footer="709" w:gutter="0"/>
          <w:cols w:space="708"/>
          <w:docGrid w:linePitch="381"/>
        </w:sectPr>
      </w:pPr>
    </w:p>
    <w:p w:rsidR="00C712D3" w:rsidRDefault="00C712D3" w:rsidP="001072B2">
      <w:pPr>
        <w:jc w:val="both"/>
        <w:rPr>
          <w:rFonts w:cs="Times New Roman"/>
          <w:szCs w:val="28"/>
        </w:rPr>
      </w:pPr>
    </w:p>
    <w:p w:rsidR="00C712D3" w:rsidRDefault="00C712D3" w:rsidP="00C712D3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УТВЕРЖДЕН</w:t>
      </w:r>
    </w:p>
    <w:p w:rsidR="00C712D3" w:rsidRPr="001C650D" w:rsidRDefault="00C712D3" w:rsidP="00C712D3">
      <w:pPr>
        <w:shd w:val="clear" w:color="auto" w:fill="FFFFFF"/>
        <w:jc w:val="right"/>
        <w:textAlignment w:val="baseline"/>
        <w:outlineLvl w:val="1"/>
        <w:rPr>
          <w:rFonts w:eastAsia="Times New Roman" w:cs="Times New Roman"/>
          <w:spacing w:val="2"/>
          <w:kern w:val="0"/>
          <w:sz w:val="24"/>
          <w:szCs w:val="24"/>
          <w:lang w:eastAsia="ru-RU"/>
        </w:rPr>
      </w:pPr>
      <w:r>
        <w:rPr>
          <w:rFonts w:eastAsia="Times New Roman" w:cs="Times New Roman"/>
          <w:spacing w:val="2"/>
          <w:kern w:val="0"/>
          <w:sz w:val="24"/>
          <w:szCs w:val="24"/>
          <w:lang w:eastAsia="ru-RU"/>
        </w:rPr>
        <w:t>постановлением администрации</w:t>
      </w:r>
    </w:p>
    <w:p w:rsidR="00C712D3" w:rsidRDefault="00C712D3" w:rsidP="00C712D3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Гилевского сельсовета </w:t>
      </w:r>
    </w:p>
    <w:p w:rsidR="00C712D3" w:rsidRDefault="00C712D3" w:rsidP="00C712D3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 xml:space="preserve">Искитимского района </w:t>
      </w:r>
    </w:p>
    <w:p w:rsidR="00C712D3" w:rsidRDefault="00C712D3" w:rsidP="00C712D3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Новосибирской области</w:t>
      </w:r>
    </w:p>
    <w:p w:rsidR="00C712D3" w:rsidRPr="006F4FC4" w:rsidRDefault="00995A95" w:rsidP="00995A95">
      <w:pPr>
        <w:shd w:val="clear" w:color="auto" w:fill="FFFFFF"/>
        <w:jc w:val="right"/>
        <w:textAlignment w:val="baseline"/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</w:pP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№</w:t>
      </w:r>
      <w:r w:rsidR="006F4FC4"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  <w:t xml:space="preserve">31 </w:t>
      </w:r>
      <w:r>
        <w:rPr>
          <w:rFonts w:eastAsia="Times New Roman" w:cs="Times New Roman"/>
          <w:spacing w:val="2"/>
          <w:kern w:val="0"/>
          <w:sz w:val="21"/>
          <w:szCs w:val="21"/>
          <w:lang w:eastAsia="ru-RU"/>
        </w:rPr>
        <w:t>от</w:t>
      </w:r>
      <w:r w:rsidR="006F4FC4">
        <w:rPr>
          <w:rFonts w:eastAsia="Times New Roman" w:cs="Times New Roman"/>
          <w:spacing w:val="2"/>
          <w:kern w:val="0"/>
          <w:sz w:val="21"/>
          <w:szCs w:val="21"/>
          <w:u w:val="single"/>
          <w:lang w:eastAsia="ru-RU"/>
        </w:rPr>
        <w:t>03.06.2019</w:t>
      </w:r>
    </w:p>
    <w:p w:rsidR="00C712D3" w:rsidRDefault="00C712D3" w:rsidP="00C712D3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Реестр </w:t>
      </w:r>
    </w:p>
    <w:p w:rsidR="00ED717E" w:rsidRDefault="004956E9" w:rsidP="00C712D3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м</w:t>
      </w:r>
      <w:r w:rsidR="00C712D3">
        <w:rPr>
          <w:rFonts w:cs="Times New Roman"/>
          <w:szCs w:val="28"/>
        </w:rPr>
        <w:t>ест (площадок) накопления твердых коммунальных отходов</w:t>
      </w:r>
    </w:p>
    <w:p w:rsidR="00C712D3" w:rsidRDefault="00366A0C" w:rsidP="00C712D3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на территории Гилевского сельсовета Искитимского района Новосибирской области</w:t>
      </w:r>
    </w:p>
    <w:p w:rsidR="004956E9" w:rsidRDefault="004956E9" w:rsidP="00C712D3">
      <w:pPr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Look w:val="04A0"/>
      </w:tblPr>
      <w:tblGrid>
        <w:gridCol w:w="567"/>
        <w:gridCol w:w="1834"/>
        <w:gridCol w:w="1876"/>
        <w:gridCol w:w="1502"/>
        <w:gridCol w:w="1470"/>
        <w:gridCol w:w="1510"/>
        <w:gridCol w:w="1516"/>
        <w:gridCol w:w="1845"/>
        <w:gridCol w:w="1810"/>
        <w:gridCol w:w="1423"/>
      </w:tblGrid>
      <w:tr w:rsidR="003A6C53" w:rsidTr="00FB2CEF">
        <w:tc>
          <w:tcPr>
            <w:tcW w:w="567" w:type="dxa"/>
            <w:vMerge w:val="restart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A6D5B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7A6D5B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7A6D5B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3710" w:type="dxa"/>
            <w:gridSpan w:val="2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о нахождении мест (площадок) накопления ТКО</w:t>
            </w:r>
          </w:p>
        </w:tc>
        <w:tc>
          <w:tcPr>
            <w:tcW w:w="5998" w:type="dxa"/>
            <w:gridSpan w:val="4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1845" w:type="dxa"/>
            <w:vMerge w:val="restart"/>
          </w:tcPr>
          <w:p w:rsidR="00F851D8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Данные о собственниках мест (площадок) накопления ТКО </w:t>
            </w:r>
          </w:p>
          <w:p w:rsidR="00F851D8" w:rsidRPr="00910EAE" w:rsidRDefault="00F851D8" w:rsidP="00C712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0EAE">
              <w:rPr>
                <w:rFonts w:cs="Times New Roman"/>
                <w:sz w:val="20"/>
                <w:szCs w:val="20"/>
              </w:rPr>
              <w:t>(для юр</w:t>
            </w:r>
            <w:proofErr w:type="gramStart"/>
            <w:r w:rsidRPr="00910EAE">
              <w:rPr>
                <w:rFonts w:cs="Times New Roman"/>
                <w:sz w:val="20"/>
                <w:szCs w:val="20"/>
              </w:rPr>
              <w:t>.Л</w:t>
            </w:r>
            <w:proofErr w:type="gramEnd"/>
            <w:r w:rsidRPr="00910EAE">
              <w:rPr>
                <w:rFonts w:cs="Times New Roman"/>
                <w:sz w:val="20"/>
                <w:szCs w:val="20"/>
              </w:rPr>
              <w:t xml:space="preserve">иц полное наименование, номер ЕГРЮЛ, фактический адрес. </w:t>
            </w:r>
          </w:p>
          <w:p w:rsidR="00F851D8" w:rsidRPr="00910EAE" w:rsidRDefault="00F851D8" w:rsidP="00C712D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10EAE">
              <w:rPr>
                <w:rFonts w:cs="Times New Roman"/>
                <w:sz w:val="20"/>
                <w:szCs w:val="20"/>
              </w:rPr>
              <w:t>Для ИП ФИО, ОГРН, адрес регистрации по месту жительства.</w:t>
            </w:r>
          </w:p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10EAE">
              <w:rPr>
                <w:rFonts w:cs="Times New Roman"/>
                <w:sz w:val="20"/>
                <w:szCs w:val="20"/>
              </w:rPr>
              <w:t>Для физ</w:t>
            </w:r>
            <w:proofErr w:type="gramStart"/>
            <w:r w:rsidRPr="00910EAE">
              <w:rPr>
                <w:rFonts w:cs="Times New Roman"/>
                <w:sz w:val="20"/>
                <w:szCs w:val="20"/>
              </w:rPr>
              <w:t>.л</w:t>
            </w:r>
            <w:proofErr w:type="gramEnd"/>
            <w:r w:rsidRPr="00910EAE">
              <w:rPr>
                <w:rFonts w:cs="Times New Roman"/>
                <w:sz w:val="20"/>
                <w:szCs w:val="20"/>
              </w:rPr>
              <w:t>иц-ФИО, серия, номер, дата выдачи паспорта и иного документа, адрес регистрации, к/телефон)</w:t>
            </w:r>
          </w:p>
        </w:tc>
        <w:tc>
          <w:tcPr>
            <w:tcW w:w="1810" w:type="dxa"/>
            <w:vMerge w:val="restart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Данные об источнике образования ТКО (наименование, адрес)</w:t>
            </w:r>
          </w:p>
        </w:tc>
        <w:tc>
          <w:tcPr>
            <w:tcW w:w="1423" w:type="dxa"/>
            <w:vMerge w:val="restart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Дата, номер Акта о создании места (площадки) накопления ТКО</w:t>
            </w:r>
          </w:p>
        </w:tc>
      </w:tr>
      <w:tr w:rsidR="00B9081F" w:rsidTr="00FB2CEF">
        <w:tc>
          <w:tcPr>
            <w:tcW w:w="567" w:type="dxa"/>
            <w:vMerge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34" w:type="dxa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Адрес (ближайший к площадке дом)</w:t>
            </w:r>
          </w:p>
        </w:tc>
        <w:tc>
          <w:tcPr>
            <w:tcW w:w="1876" w:type="dxa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Географические координаты места накопления ТКО </w:t>
            </w:r>
            <w:r w:rsidRPr="006F14DE">
              <w:rPr>
                <w:rFonts w:cs="Times New Roman"/>
                <w:sz w:val="20"/>
                <w:szCs w:val="20"/>
              </w:rPr>
              <w:t xml:space="preserve">(взять с </w:t>
            </w:r>
            <w:proofErr w:type="spellStart"/>
            <w:r w:rsidRPr="006F14DE">
              <w:rPr>
                <w:rFonts w:cs="Times New Roman"/>
                <w:sz w:val="20"/>
                <w:szCs w:val="20"/>
              </w:rPr>
              <w:t>Яндекс</w:t>
            </w:r>
            <w:proofErr w:type="gramStart"/>
            <w:r w:rsidRPr="006F14DE">
              <w:rPr>
                <w:rFonts w:cs="Times New Roman"/>
                <w:sz w:val="20"/>
                <w:szCs w:val="20"/>
              </w:rPr>
              <w:t>.К</w:t>
            </w:r>
            <w:proofErr w:type="gramEnd"/>
            <w:r w:rsidRPr="006F14DE">
              <w:rPr>
                <w:rFonts w:cs="Times New Roman"/>
                <w:sz w:val="20"/>
                <w:szCs w:val="20"/>
              </w:rPr>
              <w:t>арты</w:t>
            </w:r>
            <w:proofErr w:type="spellEnd"/>
            <w:r w:rsidRPr="006F14DE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502" w:type="dxa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Сведения о покрытии места (площадки) накопления ТКО</w:t>
            </w:r>
          </w:p>
        </w:tc>
        <w:tc>
          <w:tcPr>
            <w:tcW w:w="1470" w:type="dxa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Площадь места (площадки) накопления, кв</w:t>
            </w:r>
            <w:proofErr w:type="gramStart"/>
            <w:r>
              <w:rPr>
                <w:rFonts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10" w:type="dxa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5CB2">
              <w:rPr>
                <w:rFonts w:cs="Times New Roman"/>
                <w:sz w:val="24"/>
                <w:szCs w:val="24"/>
              </w:rPr>
              <w:t>Количество  контейнеров (или урн), шт.</w:t>
            </w:r>
          </w:p>
        </w:tc>
        <w:tc>
          <w:tcPr>
            <w:tcW w:w="1516" w:type="dxa"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53274">
              <w:rPr>
                <w:rFonts w:cs="Times New Roman"/>
                <w:sz w:val="24"/>
                <w:szCs w:val="24"/>
              </w:rPr>
              <w:t>Объем каждого из контейнеров (или урн), куб.м.</w:t>
            </w:r>
          </w:p>
        </w:tc>
        <w:tc>
          <w:tcPr>
            <w:tcW w:w="1845" w:type="dxa"/>
            <w:vMerge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0" w:type="dxa"/>
            <w:vMerge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F851D8" w:rsidRPr="007A6D5B" w:rsidRDefault="00F851D8" w:rsidP="00C712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B9081F" w:rsidTr="00FB2CEF">
        <w:tc>
          <w:tcPr>
            <w:tcW w:w="567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834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876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502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470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510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1516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1845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1810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1423" w:type="dxa"/>
          </w:tcPr>
          <w:p w:rsidR="003E2892" w:rsidRPr="007A6D5B" w:rsidRDefault="00FD7F60" w:rsidP="00C712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</w:tr>
    </w:tbl>
    <w:p w:rsidR="004956E9" w:rsidRPr="001072B2" w:rsidRDefault="004956E9" w:rsidP="00995A95">
      <w:pPr>
        <w:rPr>
          <w:rFonts w:cs="Times New Roman"/>
          <w:szCs w:val="28"/>
        </w:rPr>
      </w:pPr>
    </w:p>
    <w:sectPr w:rsidR="004956E9" w:rsidRPr="001072B2" w:rsidSect="00ED717E">
      <w:pgSz w:w="16838" w:h="11906" w:orient="landscape" w:code="9"/>
      <w:pgMar w:top="851" w:right="567" w:bottom="1418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0BE3"/>
    <w:multiLevelType w:val="hybridMultilevel"/>
    <w:tmpl w:val="73D2B2BE"/>
    <w:lvl w:ilvl="0" w:tplc="DB783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0037BBD"/>
    <w:multiLevelType w:val="multilevel"/>
    <w:tmpl w:val="A65A42B2"/>
    <w:lvl w:ilvl="0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color w:val="2D2D2D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7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520"/>
      </w:pPr>
      <w:rPr>
        <w:rFonts w:hint="default"/>
      </w:rPr>
    </w:lvl>
  </w:abstractNum>
  <w:abstractNum w:abstractNumId="2">
    <w:nsid w:val="3851394F"/>
    <w:multiLevelType w:val="hybridMultilevel"/>
    <w:tmpl w:val="35FA205E"/>
    <w:lvl w:ilvl="0" w:tplc="DB783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A75643F"/>
    <w:multiLevelType w:val="multilevel"/>
    <w:tmpl w:val="CD7C99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47A66EE8"/>
    <w:multiLevelType w:val="hybridMultilevel"/>
    <w:tmpl w:val="35FA205E"/>
    <w:lvl w:ilvl="0" w:tplc="DB783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163F79"/>
    <w:rsid w:val="00014B2D"/>
    <w:rsid w:val="00021E7D"/>
    <w:rsid w:val="000330BE"/>
    <w:rsid w:val="00041B43"/>
    <w:rsid w:val="00054DE8"/>
    <w:rsid w:val="000715EF"/>
    <w:rsid w:val="0007429A"/>
    <w:rsid w:val="000820CD"/>
    <w:rsid w:val="00090558"/>
    <w:rsid w:val="00090A8A"/>
    <w:rsid w:val="000C4825"/>
    <w:rsid w:val="000E5561"/>
    <w:rsid w:val="000F2C9F"/>
    <w:rsid w:val="001072B2"/>
    <w:rsid w:val="00130F2B"/>
    <w:rsid w:val="001579C5"/>
    <w:rsid w:val="00163F79"/>
    <w:rsid w:val="0018285D"/>
    <w:rsid w:val="001B129A"/>
    <w:rsid w:val="001C650D"/>
    <w:rsid w:val="001D55B4"/>
    <w:rsid w:val="001E397F"/>
    <w:rsid w:val="001F6ADA"/>
    <w:rsid w:val="00215AB1"/>
    <w:rsid w:val="00242B5F"/>
    <w:rsid w:val="00250CE8"/>
    <w:rsid w:val="00270D9C"/>
    <w:rsid w:val="0028523E"/>
    <w:rsid w:val="00314BE6"/>
    <w:rsid w:val="00330B76"/>
    <w:rsid w:val="00330D86"/>
    <w:rsid w:val="0036338E"/>
    <w:rsid w:val="00366A0C"/>
    <w:rsid w:val="00373A4E"/>
    <w:rsid w:val="0039774C"/>
    <w:rsid w:val="003A6478"/>
    <w:rsid w:val="003A6C53"/>
    <w:rsid w:val="003B68B2"/>
    <w:rsid w:val="003E2892"/>
    <w:rsid w:val="004956E9"/>
    <w:rsid w:val="004B5099"/>
    <w:rsid w:val="004B61C0"/>
    <w:rsid w:val="004B74FD"/>
    <w:rsid w:val="004C3827"/>
    <w:rsid w:val="004D5BF3"/>
    <w:rsid w:val="00525D7E"/>
    <w:rsid w:val="005470BE"/>
    <w:rsid w:val="005953A2"/>
    <w:rsid w:val="005C68AF"/>
    <w:rsid w:val="005D3078"/>
    <w:rsid w:val="005D4B28"/>
    <w:rsid w:val="005E7077"/>
    <w:rsid w:val="00611F9F"/>
    <w:rsid w:val="0062140E"/>
    <w:rsid w:val="00636A94"/>
    <w:rsid w:val="00641CC3"/>
    <w:rsid w:val="00643D1E"/>
    <w:rsid w:val="006901E4"/>
    <w:rsid w:val="006A300E"/>
    <w:rsid w:val="006B5ADE"/>
    <w:rsid w:val="006C54E5"/>
    <w:rsid w:val="006E48F5"/>
    <w:rsid w:val="006E6E94"/>
    <w:rsid w:val="006F14DE"/>
    <w:rsid w:val="006F4FC4"/>
    <w:rsid w:val="00707319"/>
    <w:rsid w:val="00714523"/>
    <w:rsid w:val="007145B4"/>
    <w:rsid w:val="0077659E"/>
    <w:rsid w:val="007A6D5B"/>
    <w:rsid w:val="007B5CF6"/>
    <w:rsid w:val="007C70D0"/>
    <w:rsid w:val="007F58B9"/>
    <w:rsid w:val="008049C1"/>
    <w:rsid w:val="00840D12"/>
    <w:rsid w:val="0085029B"/>
    <w:rsid w:val="00853274"/>
    <w:rsid w:val="00855AD3"/>
    <w:rsid w:val="0088427D"/>
    <w:rsid w:val="00893D44"/>
    <w:rsid w:val="008A77AB"/>
    <w:rsid w:val="008E296F"/>
    <w:rsid w:val="008E4551"/>
    <w:rsid w:val="00900F71"/>
    <w:rsid w:val="0090743B"/>
    <w:rsid w:val="00910EAE"/>
    <w:rsid w:val="00911E6C"/>
    <w:rsid w:val="0091209E"/>
    <w:rsid w:val="00926143"/>
    <w:rsid w:val="00994B2C"/>
    <w:rsid w:val="00995A95"/>
    <w:rsid w:val="009B6984"/>
    <w:rsid w:val="009C342B"/>
    <w:rsid w:val="009E21F3"/>
    <w:rsid w:val="00A11DBB"/>
    <w:rsid w:val="00A301F5"/>
    <w:rsid w:val="00A421EE"/>
    <w:rsid w:val="00A514FA"/>
    <w:rsid w:val="00A6105C"/>
    <w:rsid w:val="00A7314C"/>
    <w:rsid w:val="00AB2D85"/>
    <w:rsid w:val="00AB422A"/>
    <w:rsid w:val="00B006B4"/>
    <w:rsid w:val="00B2634C"/>
    <w:rsid w:val="00B31E4B"/>
    <w:rsid w:val="00B32111"/>
    <w:rsid w:val="00B4048C"/>
    <w:rsid w:val="00B43C59"/>
    <w:rsid w:val="00B4428B"/>
    <w:rsid w:val="00B56479"/>
    <w:rsid w:val="00B63D93"/>
    <w:rsid w:val="00B75D14"/>
    <w:rsid w:val="00B9081F"/>
    <w:rsid w:val="00B92603"/>
    <w:rsid w:val="00B93E7C"/>
    <w:rsid w:val="00BA11AA"/>
    <w:rsid w:val="00BA2A25"/>
    <w:rsid w:val="00BB0D9A"/>
    <w:rsid w:val="00BD4AB8"/>
    <w:rsid w:val="00BE27D6"/>
    <w:rsid w:val="00BE4252"/>
    <w:rsid w:val="00BF4C6B"/>
    <w:rsid w:val="00BF566A"/>
    <w:rsid w:val="00BF5D40"/>
    <w:rsid w:val="00C057C7"/>
    <w:rsid w:val="00C069F3"/>
    <w:rsid w:val="00C621AA"/>
    <w:rsid w:val="00C712D3"/>
    <w:rsid w:val="00CA5CB2"/>
    <w:rsid w:val="00CD3530"/>
    <w:rsid w:val="00CD6511"/>
    <w:rsid w:val="00D226A9"/>
    <w:rsid w:val="00D7040F"/>
    <w:rsid w:val="00D735CC"/>
    <w:rsid w:val="00DA5942"/>
    <w:rsid w:val="00DB050D"/>
    <w:rsid w:val="00DE6F1E"/>
    <w:rsid w:val="00DF0316"/>
    <w:rsid w:val="00DF68E1"/>
    <w:rsid w:val="00E04D60"/>
    <w:rsid w:val="00E1098E"/>
    <w:rsid w:val="00E21264"/>
    <w:rsid w:val="00E27A2B"/>
    <w:rsid w:val="00E304B3"/>
    <w:rsid w:val="00E3052E"/>
    <w:rsid w:val="00E30CA0"/>
    <w:rsid w:val="00E33936"/>
    <w:rsid w:val="00E423EF"/>
    <w:rsid w:val="00E80FDB"/>
    <w:rsid w:val="00E856BE"/>
    <w:rsid w:val="00EB2D51"/>
    <w:rsid w:val="00ED717E"/>
    <w:rsid w:val="00EE12DC"/>
    <w:rsid w:val="00EF2B11"/>
    <w:rsid w:val="00F02FB8"/>
    <w:rsid w:val="00F05BBE"/>
    <w:rsid w:val="00F20367"/>
    <w:rsid w:val="00F35EEC"/>
    <w:rsid w:val="00F37D7E"/>
    <w:rsid w:val="00F53A1B"/>
    <w:rsid w:val="00F851D8"/>
    <w:rsid w:val="00FA290C"/>
    <w:rsid w:val="00FA5BB2"/>
    <w:rsid w:val="00FB2CEF"/>
    <w:rsid w:val="00FB6F52"/>
    <w:rsid w:val="00FC319A"/>
    <w:rsid w:val="00FC5550"/>
    <w:rsid w:val="00FD261F"/>
    <w:rsid w:val="00FD5CB0"/>
    <w:rsid w:val="00FD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79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4B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B2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D226A9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8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2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579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4B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D4B28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D226A9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8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02327">
          <w:marLeft w:val="0"/>
          <w:marRight w:val="0"/>
          <w:marTop w:val="0"/>
          <w:marBottom w:val="6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016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846493">
                  <w:marLeft w:val="0"/>
                  <w:marRight w:val="0"/>
                  <w:marTop w:val="960"/>
                  <w:marBottom w:val="450"/>
                  <w:divBdr>
                    <w:top w:val="single" w:sz="6" w:space="8" w:color="CDCDCD"/>
                    <w:left w:val="single" w:sz="6" w:space="0" w:color="CDCDCD"/>
                    <w:bottom w:val="single" w:sz="6" w:space="30" w:color="CDCDCD"/>
                    <w:right w:val="single" w:sz="6" w:space="0" w:color="CDCDCD"/>
                  </w:divBdr>
                  <w:divsChild>
                    <w:div w:id="1619600515">
                      <w:marLeft w:val="0"/>
                      <w:marRight w:val="0"/>
                      <w:marTop w:val="0"/>
                      <w:marBottom w:val="10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16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65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10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513881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1670599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68479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  <w:div w:id="388307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inset" w:sz="2" w:space="0" w:color="auto"/>
                                            <w:left w:val="inset" w:sz="2" w:space="1" w:color="auto"/>
                                            <w:bottom w:val="inset" w:sz="2" w:space="0" w:color="auto"/>
                                            <w:right w:val="inset" w:sz="2" w:space="1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049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222351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18\Desktop\&#1096;&#1072;&#1073;&#1083;&#1086;&#1085;%20&#1055;&#1054;&#1057;&#1058;&#1040;&#1053;&#1054;&#1042;&#1051;&#1045;&#1053;&#1048;&#104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</Template>
  <TotalTime>401</TotalTime>
  <Pages>1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User18</dc:creator>
  <cp:lastModifiedBy>3COTT</cp:lastModifiedBy>
  <cp:revision>4</cp:revision>
  <cp:lastPrinted>2019-07-01T08:06:00Z</cp:lastPrinted>
  <dcterms:created xsi:type="dcterms:W3CDTF">2019-05-29T02:48:00Z</dcterms:created>
  <dcterms:modified xsi:type="dcterms:W3CDTF">2019-07-01T08:07:00Z</dcterms:modified>
</cp:coreProperties>
</file>